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922" w:rsidRDefault="00503922" w:rsidP="00503922">
      <w:pPr>
        <w:pStyle w:val="a3"/>
        <w:tabs>
          <w:tab w:val="clear" w:pos="4153"/>
          <w:tab w:val="clear" w:pos="8306"/>
        </w:tabs>
        <w:jc w:val="center"/>
        <w:rPr>
          <w:noProof/>
          <w:sz w:val="30"/>
        </w:rPr>
      </w:pPr>
    </w:p>
    <w:p w:rsidR="00564320" w:rsidRDefault="007023A3" w:rsidP="0056432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margin-left:235.8pt;margin-top:.45pt;width:56.8pt;height:74.8pt;z-index:251660288;visibility:visible;mso-wrap-distance-left:9.05pt;mso-wrap-distance-right:9.05pt" filled="t">
            <v:imagedata r:id="rId7" o:title=""/>
          </v:shape>
        </w:pict>
      </w:r>
    </w:p>
    <w:p w:rsidR="00564320" w:rsidRPr="00D13044" w:rsidRDefault="00564320" w:rsidP="00564320">
      <w:pPr>
        <w:rPr>
          <w:lang w:eastAsia="ar-SA"/>
        </w:rPr>
      </w:pPr>
    </w:p>
    <w:p w:rsidR="00564320" w:rsidRPr="00D13044" w:rsidRDefault="00564320" w:rsidP="00564320">
      <w:pPr>
        <w:rPr>
          <w:lang w:eastAsia="ar-SA"/>
        </w:rPr>
      </w:pPr>
    </w:p>
    <w:tbl>
      <w:tblPr>
        <w:tblW w:w="1013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"/>
        <w:gridCol w:w="2628"/>
        <w:gridCol w:w="441"/>
        <w:gridCol w:w="2439"/>
        <w:gridCol w:w="360"/>
        <w:gridCol w:w="1080"/>
        <w:gridCol w:w="2622"/>
        <w:gridCol w:w="69"/>
        <w:gridCol w:w="142"/>
        <w:gridCol w:w="69"/>
      </w:tblGrid>
      <w:tr w:rsidR="00564320" w:rsidRPr="00D13044" w:rsidTr="007F7003">
        <w:trPr>
          <w:gridBefore w:val="1"/>
          <w:gridAfter w:val="2"/>
          <w:wBefore w:w="283" w:type="dxa"/>
          <w:wAfter w:w="211" w:type="dxa"/>
          <w:trHeight w:hRule="exact" w:val="1078"/>
        </w:trPr>
        <w:tc>
          <w:tcPr>
            <w:tcW w:w="9639" w:type="dxa"/>
            <w:gridSpan w:val="7"/>
          </w:tcPr>
          <w:p w:rsidR="00564320" w:rsidRDefault="00564320" w:rsidP="00A2305F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564320" w:rsidRPr="00D13044" w:rsidRDefault="00564320" w:rsidP="00564320">
            <w:pPr>
              <w:tabs>
                <w:tab w:val="left" w:pos="3720"/>
              </w:tabs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564320" w:rsidRPr="00D13044" w:rsidTr="007F7003">
        <w:trPr>
          <w:gridBefore w:val="1"/>
          <w:gridAfter w:val="2"/>
          <w:wBefore w:w="283" w:type="dxa"/>
          <w:wAfter w:w="211" w:type="dxa"/>
          <w:trHeight w:val="192"/>
        </w:trPr>
        <w:tc>
          <w:tcPr>
            <w:tcW w:w="9639" w:type="dxa"/>
            <w:gridSpan w:val="7"/>
          </w:tcPr>
          <w:p w:rsidR="00564320" w:rsidRPr="00D13044" w:rsidRDefault="00564320" w:rsidP="00A2305F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564320" w:rsidRPr="00D13044" w:rsidTr="007F7003">
        <w:trPr>
          <w:trHeight w:val="397"/>
        </w:trPr>
        <w:tc>
          <w:tcPr>
            <w:tcW w:w="10133" w:type="dxa"/>
            <w:gridSpan w:val="10"/>
          </w:tcPr>
          <w:p w:rsidR="00564320" w:rsidRDefault="00564320" w:rsidP="007F7003">
            <w:pPr>
              <w:ind w:left="-39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 xml:space="preserve"> АДМИНИСТРАЦИЯ </w:t>
            </w: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564320" w:rsidRPr="008C5803" w:rsidRDefault="00564320" w:rsidP="007F7003">
            <w:pPr>
              <w:ind w:left="-392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Pr="008C5803">
              <w:rPr>
                <w:b/>
                <w:sz w:val="36"/>
                <w:szCs w:val="36"/>
              </w:rPr>
              <w:t xml:space="preserve"> СЕЛЬСОВЕТ</w:t>
            </w:r>
          </w:p>
          <w:p w:rsidR="00564320" w:rsidRPr="008C5803" w:rsidRDefault="00564320" w:rsidP="007F7003">
            <w:pPr>
              <w:ind w:left="-392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564320" w:rsidRPr="00D13044" w:rsidTr="007F7003">
        <w:tc>
          <w:tcPr>
            <w:tcW w:w="10133" w:type="dxa"/>
            <w:gridSpan w:val="10"/>
          </w:tcPr>
          <w:p w:rsidR="00564320" w:rsidRPr="008C5803" w:rsidRDefault="00564320" w:rsidP="007F7003">
            <w:pPr>
              <w:ind w:left="-392"/>
              <w:jc w:val="center"/>
              <w:rPr>
                <w:b/>
              </w:rPr>
            </w:pPr>
          </w:p>
        </w:tc>
      </w:tr>
      <w:tr w:rsidR="00564320" w:rsidRPr="00D13044" w:rsidTr="007F7003">
        <w:trPr>
          <w:gridAfter w:val="1"/>
          <w:wAfter w:w="69" w:type="dxa"/>
          <w:trHeight w:val="669"/>
        </w:trPr>
        <w:tc>
          <w:tcPr>
            <w:tcW w:w="10064" w:type="dxa"/>
            <w:gridSpan w:val="9"/>
          </w:tcPr>
          <w:p w:rsidR="00564320" w:rsidRPr="00B838AF" w:rsidRDefault="00564320" w:rsidP="007F7003">
            <w:pPr>
              <w:snapToGrid w:val="0"/>
              <w:ind w:left="-392"/>
              <w:jc w:val="center"/>
              <w:rPr>
                <w:b/>
                <w:bCs/>
                <w:color w:val="000000"/>
                <w:sz w:val="32"/>
                <w:szCs w:val="32"/>
                <w:lang w:eastAsia="ar-SA"/>
              </w:rPr>
            </w:pPr>
            <w:r>
              <w:rPr>
                <w:b/>
                <w:bCs/>
                <w:color w:val="000000"/>
                <w:sz w:val="32"/>
                <w:szCs w:val="32"/>
                <w:lang w:eastAsia="ar-SA"/>
              </w:rPr>
              <w:t xml:space="preserve">     </w:t>
            </w:r>
            <w:r w:rsidRPr="00B838AF">
              <w:rPr>
                <w:b/>
                <w:bCs/>
                <w:color w:val="000000"/>
                <w:sz w:val="32"/>
                <w:szCs w:val="32"/>
                <w:lang w:eastAsia="ar-SA"/>
              </w:rPr>
              <w:t>ПОСТАНОВЛЕНИЕ</w:t>
            </w:r>
          </w:p>
          <w:p w:rsidR="00564320" w:rsidRPr="00D13044" w:rsidRDefault="00564320" w:rsidP="007F7003">
            <w:pPr>
              <w:ind w:left="-392"/>
              <w:jc w:val="center"/>
              <w:rPr>
                <w:bCs/>
                <w:color w:val="000000"/>
                <w:sz w:val="12"/>
                <w:szCs w:val="12"/>
                <w:lang w:eastAsia="ar-SA"/>
              </w:rPr>
            </w:pPr>
          </w:p>
        </w:tc>
      </w:tr>
      <w:tr w:rsidR="00564320" w:rsidRPr="00926469" w:rsidTr="007F7003">
        <w:trPr>
          <w:gridBefore w:val="1"/>
          <w:gridAfter w:val="3"/>
          <w:wBefore w:w="283" w:type="dxa"/>
          <w:wAfter w:w="280" w:type="dxa"/>
        </w:trPr>
        <w:tc>
          <w:tcPr>
            <w:tcW w:w="2628" w:type="dxa"/>
          </w:tcPr>
          <w:p w:rsidR="00564320" w:rsidRPr="00D13044" w:rsidRDefault="00564320" w:rsidP="00A2305F">
            <w:pPr>
              <w:snapToGrid w:val="0"/>
              <w:jc w:val="center"/>
              <w:rPr>
                <w:color w:val="000000"/>
                <w:szCs w:val="28"/>
                <w:lang w:eastAsia="ar-SA"/>
              </w:rPr>
            </w:pPr>
          </w:p>
        </w:tc>
        <w:tc>
          <w:tcPr>
            <w:tcW w:w="441" w:type="dxa"/>
          </w:tcPr>
          <w:p w:rsidR="00564320" w:rsidRPr="00564320" w:rsidRDefault="00564320" w:rsidP="00A2305F">
            <w:pPr>
              <w:snapToGrid w:val="0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564320" w:rsidRPr="00564320" w:rsidRDefault="00564320" w:rsidP="007023A3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2</w:t>
            </w:r>
            <w:r w:rsidR="007023A3">
              <w:rPr>
                <w:b/>
                <w:color w:val="000000"/>
                <w:sz w:val="24"/>
                <w:szCs w:val="24"/>
                <w:lang w:eastAsia="ar-SA"/>
              </w:rPr>
              <w:t>9</w:t>
            </w:r>
            <w:bookmarkStart w:id="0" w:name="_GoBack"/>
            <w:bookmarkEnd w:id="0"/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.01.2020</w:t>
            </w:r>
          </w:p>
        </w:tc>
        <w:tc>
          <w:tcPr>
            <w:tcW w:w="360" w:type="dxa"/>
          </w:tcPr>
          <w:p w:rsidR="00564320" w:rsidRPr="00564320" w:rsidRDefault="00564320" w:rsidP="00A2305F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564320" w:rsidRPr="00564320" w:rsidRDefault="00564320" w:rsidP="00A2305F">
            <w:pPr>
              <w:snapToGrid w:val="0"/>
              <w:jc w:val="center"/>
              <w:rPr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color w:val="000000"/>
                <w:sz w:val="24"/>
                <w:szCs w:val="24"/>
                <w:lang w:eastAsia="ar-SA"/>
              </w:rPr>
              <w:t>5</w:t>
            </w:r>
            <w:r w:rsidRPr="00564320">
              <w:rPr>
                <w:b/>
                <w:color w:val="000000"/>
                <w:sz w:val="24"/>
                <w:szCs w:val="24"/>
                <w:lang w:eastAsia="ar-SA"/>
              </w:rPr>
              <w:t>-п</w:t>
            </w:r>
          </w:p>
        </w:tc>
        <w:tc>
          <w:tcPr>
            <w:tcW w:w="2622" w:type="dxa"/>
          </w:tcPr>
          <w:p w:rsidR="00564320" w:rsidRPr="00926469" w:rsidRDefault="00564320" w:rsidP="00A2305F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  <w:tr w:rsidR="00564320" w:rsidRPr="00D13044" w:rsidTr="007F7003">
        <w:trPr>
          <w:gridBefore w:val="1"/>
          <w:gridAfter w:val="3"/>
          <w:wBefore w:w="283" w:type="dxa"/>
          <w:wAfter w:w="280" w:type="dxa"/>
          <w:cantSplit/>
        </w:trPr>
        <w:tc>
          <w:tcPr>
            <w:tcW w:w="2628" w:type="dxa"/>
          </w:tcPr>
          <w:p w:rsidR="00564320" w:rsidRPr="00926469" w:rsidRDefault="00564320" w:rsidP="00A2305F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20" w:type="dxa"/>
            <w:gridSpan w:val="4"/>
          </w:tcPr>
          <w:p w:rsidR="00564320" w:rsidRPr="00564320" w:rsidRDefault="00564320" w:rsidP="00A2305F">
            <w:pPr>
              <w:snapToGrid w:val="0"/>
              <w:rPr>
                <w:color w:val="000000"/>
                <w:sz w:val="24"/>
                <w:szCs w:val="24"/>
                <w:lang w:eastAsia="ar-SA"/>
              </w:rPr>
            </w:pPr>
            <w:r w:rsidRPr="00564320">
              <w:rPr>
                <w:color w:val="000000"/>
                <w:sz w:val="24"/>
                <w:szCs w:val="24"/>
                <w:lang w:eastAsia="ar-SA"/>
              </w:rPr>
              <w:t xml:space="preserve">               с. Никульевка</w:t>
            </w:r>
          </w:p>
        </w:tc>
        <w:tc>
          <w:tcPr>
            <w:tcW w:w="2622" w:type="dxa"/>
          </w:tcPr>
          <w:p w:rsidR="00564320" w:rsidRPr="00D13044" w:rsidRDefault="00564320" w:rsidP="00A2305F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</w:tbl>
    <w:p w:rsidR="00564320" w:rsidRDefault="00564320" w:rsidP="00564320">
      <w:pPr>
        <w:tabs>
          <w:tab w:val="left" w:pos="4678"/>
        </w:tabs>
        <w:ind w:left="851" w:firstLine="142"/>
        <w:jc w:val="center"/>
        <w:rPr>
          <w:b/>
          <w:sz w:val="28"/>
          <w:szCs w:val="18"/>
        </w:rPr>
      </w:pPr>
    </w:p>
    <w:p w:rsidR="00BD2A50" w:rsidRDefault="00BD2A50" w:rsidP="00564320">
      <w:pPr>
        <w:tabs>
          <w:tab w:val="left" w:pos="3705"/>
        </w:tabs>
        <w:ind w:left="851" w:firstLine="142"/>
        <w:jc w:val="center"/>
        <w:rPr>
          <w:b/>
          <w:sz w:val="28"/>
          <w:szCs w:val="18"/>
        </w:rPr>
      </w:pPr>
      <w:r>
        <w:rPr>
          <w:b/>
          <w:sz w:val="28"/>
          <w:szCs w:val="18"/>
        </w:rPr>
        <w:t>О внесении изменений в административный регламент предоставления</w:t>
      </w:r>
      <w:r w:rsidR="008A065B">
        <w:rPr>
          <w:b/>
          <w:sz w:val="28"/>
          <w:szCs w:val="18"/>
        </w:rPr>
        <w:t xml:space="preserve"> администрацией </w:t>
      </w:r>
      <w:r w:rsidR="0051705B">
        <w:rPr>
          <w:b/>
          <w:sz w:val="28"/>
          <w:szCs w:val="18"/>
        </w:rPr>
        <w:t>Алексеевского</w:t>
      </w:r>
      <w:r w:rsidR="00516D28">
        <w:rPr>
          <w:b/>
          <w:sz w:val="28"/>
          <w:szCs w:val="18"/>
        </w:rPr>
        <w:t xml:space="preserve"> </w:t>
      </w:r>
      <w:r w:rsidR="008A065B">
        <w:rPr>
          <w:b/>
          <w:sz w:val="28"/>
          <w:szCs w:val="18"/>
        </w:rPr>
        <w:t xml:space="preserve"> сельсовета  Башмаковского района муниципальной услуги  </w:t>
      </w:r>
      <w:r>
        <w:rPr>
          <w:b/>
          <w:sz w:val="28"/>
          <w:szCs w:val="18"/>
        </w:rPr>
        <w:t>«</w:t>
      </w:r>
      <w:r w:rsidR="008A065B">
        <w:rPr>
          <w:b/>
          <w:sz w:val="28"/>
          <w:szCs w:val="18"/>
        </w:rPr>
        <w:t>Выдача копий  муниципальных правовых актов</w:t>
      </w:r>
      <w:r>
        <w:rPr>
          <w:b/>
          <w:sz w:val="28"/>
          <w:szCs w:val="18"/>
        </w:rPr>
        <w:t xml:space="preserve">», утвержденный постановлением администрации </w:t>
      </w:r>
      <w:r w:rsidR="0051705B">
        <w:rPr>
          <w:b/>
          <w:sz w:val="28"/>
          <w:szCs w:val="18"/>
        </w:rPr>
        <w:t>Алексеевского</w:t>
      </w:r>
      <w:r>
        <w:rPr>
          <w:b/>
          <w:sz w:val="28"/>
          <w:szCs w:val="18"/>
        </w:rPr>
        <w:t xml:space="preserve"> сельсо</w:t>
      </w:r>
      <w:r w:rsidR="008A065B">
        <w:rPr>
          <w:b/>
          <w:sz w:val="28"/>
          <w:szCs w:val="18"/>
        </w:rPr>
        <w:t>вета Башмаковского района  от 09.08.2019 № 4</w:t>
      </w:r>
      <w:r w:rsidR="00564320">
        <w:rPr>
          <w:b/>
          <w:sz w:val="28"/>
          <w:szCs w:val="18"/>
        </w:rPr>
        <w:t>2</w:t>
      </w:r>
      <w:r>
        <w:rPr>
          <w:b/>
          <w:sz w:val="28"/>
          <w:szCs w:val="18"/>
        </w:rPr>
        <w:t xml:space="preserve"> </w:t>
      </w:r>
    </w:p>
    <w:p w:rsidR="00BD2A50" w:rsidRDefault="00BD2A50" w:rsidP="00564320">
      <w:pPr>
        <w:tabs>
          <w:tab w:val="left" w:pos="3705"/>
        </w:tabs>
        <w:ind w:left="851" w:firstLine="142"/>
        <w:jc w:val="center"/>
        <w:rPr>
          <w:b/>
          <w:sz w:val="28"/>
          <w:szCs w:val="18"/>
        </w:rPr>
      </w:pPr>
    </w:p>
    <w:p w:rsidR="00BD2A50" w:rsidRDefault="00BD2A50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В целях привидения муниципального правового акта в соответствие с действующим законодательством Российской Федерации, руководствуясь статьей 23 Устава</w:t>
      </w:r>
      <w:r w:rsidR="00564320">
        <w:rPr>
          <w:sz w:val="28"/>
          <w:szCs w:val="18"/>
        </w:rPr>
        <w:t xml:space="preserve"> сельского поселения</w:t>
      </w:r>
      <w:r>
        <w:rPr>
          <w:sz w:val="28"/>
          <w:szCs w:val="18"/>
        </w:rPr>
        <w:t xml:space="preserve"> </w:t>
      </w:r>
      <w:r w:rsidR="0051705B">
        <w:rPr>
          <w:sz w:val="28"/>
          <w:szCs w:val="18"/>
        </w:rPr>
        <w:t>Алексеевск</w:t>
      </w:r>
      <w:r w:rsidR="00564320">
        <w:rPr>
          <w:sz w:val="28"/>
          <w:szCs w:val="18"/>
        </w:rPr>
        <w:t>ий</w:t>
      </w:r>
      <w:r>
        <w:rPr>
          <w:sz w:val="28"/>
          <w:szCs w:val="18"/>
        </w:rPr>
        <w:t xml:space="preserve"> сельсовет Башмаковского района</w:t>
      </w:r>
      <w:r w:rsidR="00564320">
        <w:rPr>
          <w:sz w:val="28"/>
          <w:szCs w:val="18"/>
        </w:rPr>
        <w:t xml:space="preserve"> Пензенской области</w:t>
      </w:r>
      <w:r>
        <w:rPr>
          <w:sz w:val="28"/>
          <w:szCs w:val="18"/>
        </w:rPr>
        <w:t>,</w:t>
      </w:r>
    </w:p>
    <w:p w:rsidR="00BD2A50" w:rsidRPr="00564320" w:rsidRDefault="00BD2A50" w:rsidP="00564320">
      <w:pPr>
        <w:tabs>
          <w:tab w:val="left" w:pos="3705"/>
        </w:tabs>
        <w:ind w:left="851" w:firstLine="142"/>
        <w:jc w:val="center"/>
        <w:rPr>
          <w:b/>
          <w:sz w:val="28"/>
          <w:szCs w:val="18"/>
        </w:rPr>
      </w:pPr>
      <w:r>
        <w:rPr>
          <w:sz w:val="28"/>
          <w:szCs w:val="18"/>
        </w:rPr>
        <w:t>А</w:t>
      </w:r>
      <w:r w:rsidRPr="00BD2A50">
        <w:rPr>
          <w:sz w:val="28"/>
          <w:szCs w:val="18"/>
        </w:rPr>
        <w:t xml:space="preserve">дминистрация </w:t>
      </w:r>
      <w:r w:rsidR="007F7003">
        <w:rPr>
          <w:sz w:val="28"/>
          <w:szCs w:val="18"/>
        </w:rPr>
        <w:t xml:space="preserve">сельского поселения </w:t>
      </w:r>
      <w:r w:rsidR="0051705B">
        <w:rPr>
          <w:sz w:val="28"/>
          <w:szCs w:val="18"/>
        </w:rPr>
        <w:t>Алексеевск</w:t>
      </w:r>
      <w:r w:rsidR="007F7003">
        <w:rPr>
          <w:sz w:val="28"/>
          <w:szCs w:val="18"/>
        </w:rPr>
        <w:t>ий</w:t>
      </w:r>
      <w:r w:rsidRPr="00BD2A50">
        <w:rPr>
          <w:sz w:val="28"/>
          <w:szCs w:val="18"/>
        </w:rPr>
        <w:t xml:space="preserve"> сельсовет</w:t>
      </w:r>
      <w:r>
        <w:rPr>
          <w:b/>
          <w:sz w:val="28"/>
          <w:szCs w:val="18"/>
        </w:rPr>
        <w:t xml:space="preserve"> </w:t>
      </w:r>
      <w:r w:rsidR="00516D28">
        <w:rPr>
          <w:b/>
          <w:sz w:val="28"/>
          <w:szCs w:val="18"/>
        </w:rPr>
        <w:t xml:space="preserve"> </w:t>
      </w:r>
      <w:r w:rsidR="00516D28" w:rsidRPr="00516D28">
        <w:rPr>
          <w:sz w:val="28"/>
          <w:szCs w:val="18"/>
        </w:rPr>
        <w:t>Башмаковского района</w:t>
      </w:r>
      <w:r w:rsidRPr="00516D28">
        <w:rPr>
          <w:sz w:val="28"/>
          <w:szCs w:val="18"/>
        </w:rPr>
        <w:t xml:space="preserve"> </w:t>
      </w:r>
      <w:r w:rsidRPr="00564320">
        <w:rPr>
          <w:b/>
          <w:sz w:val="28"/>
          <w:szCs w:val="18"/>
        </w:rPr>
        <w:t>постановляет:</w:t>
      </w:r>
    </w:p>
    <w:p w:rsidR="00BD2A50" w:rsidRDefault="00BD2A50" w:rsidP="00564320">
      <w:pPr>
        <w:spacing w:line="100" w:lineRule="atLeast"/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1. Внести в административный регламент предост</w:t>
      </w:r>
      <w:r w:rsidR="00FB606F">
        <w:rPr>
          <w:sz w:val="28"/>
          <w:szCs w:val="18"/>
        </w:rPr>
        <w:t xml:space="preserve">авления </w:t>
      </w:r>
      <w:r w:rsidR="00516D28">
        <w:rPr>
          <w:sz w:val="28"/>
          <w:szCs w:val="18"/>
        </w:rPr>
        <w:t xml:space="preserve"> администрацией </w:t>
      </w:r>
      <w:r w:rsidR="0051705B">
        <w:rPr>
          <w:sz w:val="28"/>
          <w:szCs w:val="18"/>
        </w:rPr>
        <w:t>Алексеевского</w:t>
      </w:r>
      <w:r w:rsidR="00516D28">
        <w:rPr>
          <w:sz w:val="28"/>
          <w:szCs w:val="18"/>
        </w:rPr>
        <w:t xml:space="preserve"> сельсовета Башмаковского района муниципальной услуги </w:t>
      </w:r>
      <w:r w:rsidR="00FB606F">
        <w:rPr>
          <w:sz w:val="28"/>
          <w:szCs w:val="18"/>
        </w:rPr>
        <w:t>«</w:t>
      </w:r>
      <w:r w:rsidR="00516D28">
        <w:rPr>
          <w:sz w:val="28"/>
          <w:szCs w:val="18"/>
        </w:rPr>
        <w:t>Выдача копий муниципальных правовых актов</w:t>
      </w:r>
      <w:r>
        <w:rPr>
          <w:sz w:val="28"/>
          <w:szCs w:val="18"/>
        </w:rPr>
        <w:t>»</w:t>
      </w:r>
      <w:r w:rsidR="00516D28">
        <w:rPr>
          <w:sz w:val="28"/>
          <w:szCs w:val="18"/>
        </w:rPr>
        <w:t xml:space="preserve">, </w:t>
      </w:r>
      <w:r w:rsidRPr="00F448B9">
        <w:rPr>
          <w:sz w:val="28"/>
          <w:szCs w:val="18"/>
        </w:rPr>
        <w:t>утвержденный постановлени</w:t>
      </w:r>
      <w:r>
        <w:rPr>
          <w:sz w:val="28"/>
          <w:szCs w:val="18"/>
        </w:rPr>
        <w:t xml:space="preserve">ем администрации </w:t>
      </w:r>
      <w:r w:rsidR="0051705B">
        <w:rPr>
          <w:sz w:val="28"/>
          <w:szCs w:val="18"/>
        </w:rPr>
        <w:t>Алексеевского</w:t>
      </w:r>
      <w:r w:rsidRPr="00F448B9">
        <w:rPr>
          <w:sz w:val="28"/>
          <w:szCs w:val="18"/>
        </w:rPr>
        <w:t xml:space="preserve"> сельсовета </w:t>
      </w:r>
      <w:r w:rsidR="009C7755">
        <w:rPr>
          <w:sz w:val="28"/>
          <w:szCs w:val="18"/>
        </w:rPr>
        <w:t xml:space="preserve"> Башмаковского</w:t>
      </w:r>
      <w:r w:rsidR="00564320">
        <w:rPr>
          <w:sz w:val="28"/>
          <w:szCs w:val="18"/>
        </w:rPr>
        <w:t xml:space="preserve"> района от 09.08.2019 №42 </w:t>
      </w:r>
      <w:r>
        <w:rPr>
          <w:sz w:val="28"/>
          <w:szCs w:val="18"/>
        </w:rPr>
        <w:t>«</w:t>
      </w:r>
      <w:r w:rsidR="009C7755">
        <w:rPr>
          <w:sz w:val="28"/>
          <w:szCs w:val="18"/>
        </w:rPr>
        <w:t>Об утверждении административного регламента по предоставлению муниципальной услуги «Выдача копий муниципальных правовых актов</w:t>
      </w:r>
      <w:r w:rsidRPr="00BD2A50">
        <w:rPr>
          <w:sz w:val="28"/>
          <w:szCs w:val="28"/>
        </w:rPr>
        <w:t>»</w:t>
      </w:r>
      <w:r>
        <w:rPr>
          <w:sz w:val="28"/>
          <w:szCs w:val="18"/>
        </w:rPr>
        <w:t xml:space="preserve"> (далее-административный регламент</w:t>
      </w:r>
      <w:r w:rsidR="003F6F4E">
        <w:rPr>
          <w:sz w:val="28"/>
          <w:szCs w:val="18"/>
        </w:rPr>
        <w:t>)</w:t>
      </w:r>
      <w:r>
        <w:rPr>
          <w:sz w:val="28"/>
          <w:szCs w:val="18"/>
        </w:rPr>
        <w:t>», следующие изменения:</w:t>
      </w:r>
    </w:p>
    <w:p w:rsidR="0020198F" w:rsidRDefault="00F91108" w:rsidP="00564320">
      <w:pPr>
        <w:spacing w:line="100" w:lineRule="atLeast"/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</w:t>
      </w:r>
      <w:r w:rsidR="006A412C">
        <w:rPr>
          <w:sz w:val="28"/>
          <w:szCs w:val="18"/>
        </w:rPr>
        <w:t xml:space="preserve">1.1. </w:t>
      </w:r>
      <w:r w:rsidR="0020198F">
        <w:rPr>
          <w:sz w:val="28"/>
          <w:szCs w:val="18"/>
        </w:rPr>
        <w:t>В пункте 1.3:</w:t>
      </w:r>
    </w:p>
    <w:p w:rsidR="00F91108" w:rsidRDefault="00564320" w:rsidP="00564320">
      <w:pPr>
        <w:spacing w:line="100" w:lineRule="atLeast"/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77584D">
        <w:rPr>
          <w:sz w:val="28"/>
          <w:szCs w:val="18"/>
        </w:rPr>
        <w:t>1.1.1.п</w:t>
      </w:r>
      <w:r w:rsidR="0020198F">
        <w:rPr>
          <w:sz w:val="28"/>
          <w:szCs w:val="18"/>
        </w:rPr>
        <w:t>одпункт 1.3.1.</w:t>
      </w:r>
      <w:r w:rsidR="006A412C">
        <w:rPr>
          <w:sz w:val="28"/>
          <w:szCs w:val="18"/>
        </w:rPr>
        <w:t xml:space="preserve"> изменить и изложить в следующей редакции:</w:t>
      </w:r>
    </w:p>
    <w:p w:rsidR="006A412C" w:rsidRP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>
        <w:rPr>
          <w:sz w:val="28"/>
          <w:szCs w:val="18"/>
        </w:rPr>
        <w:t>«</w:t>
      </w:r>
      <w:r w:rsidRPr="006A412C">
        <w:rPr>
          <w:color w:val="000000"/>
          <w:sz w:val="28"/>
          <w:szCs w:val="28"/>
        </w:rPr>
        <w:t>1.3.1. Информирование о предоставлении Администрацией муниципальной услуги осуществляется:</w:t>
      </w:r>
    </w:p>
    <w:p w:rsid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 w:rsidRPr="006A412C">
        <w:rPr>
          <w:color w:val="000000"/>
          <w:sz w:val="28"/>
          <w:szCs w:val="28"/>
        </w:rPr>
        <w:t>-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55485" w:rsidRPr="00F55485" w:rsidRDefault="006A412C" w:rsidP="00564320">
      <w:pPr>
        <w:pStyle w:val="ConsPlusNormal"/>
        <w:ind w:left="851" w:firstLine="142"/>
        <w:rPr>
          <w:rFonts w:eastAsia="Calibri"/>
        </w:rPr>
      </w:pPr>
      <w:r w:rsidRPr="00F55485">
        <w:rPr>
          <w:color w:val="000000"/>
        </w:rPr>
        <w:lastRenderedPageBreak/>
        <w:t>-</w:t>
      </w:r>
      <w:r w:rsidR="00F55485" w:rsidRPr="00F55485">
        <w:rPr>
          <w:color w:val="000000"/>
        </w:rPr>
        <w:t xml:space="preserve"> </w:t>
      </w:r>
      <w:r w:rsidR="00F55485" w:rsidRPr="00F55485">
        <w:rPr>
          <w:rFonts w:eastAsia="Calibri"/>
        </w:rPr>
        <w:t xml:space="preserve">требования к информационным стендам Администрации установлены </w:t>
      </w:r>
      <w:r w:rsidR="00F11E22">
        <w:rPr>
          <w:rFonts w:eastAsia="Calibri"/>
        </w:rPr>
        <w:t>под</w:t>
      </w:r>
      <w:r w:rsidR="00F55485" w:rsidRPr="00F55485">
        <w:rPr>
          <w:rFonts w:eastAsia="Calibri"/>
        </w:rPr>
        <w:t xml:space="preserve">пунктом </w:t>
      </w:r>
      <w:r w:rsidR="00F11E22" w:rsidRPr="00B967FF">
        <w:rPr>
          <w:rFonts w:eastAsia="Calibri"/>
        </w:rPr>
        <w:t>2.11.3. пункта 2.11</w:t>
      </w:r>
      <w:r w:rsidR="00F55485" w:rsidRPr="00F55485">
        <w:rPr>
          <w:rFonts w:eastAsia="Calibri"/>
        </w:rPr>
        <w:t xml:space="preserve"> Административного регламента;</w:t>
      </w:r>
    </w:p>
    <w:p w:rsidR="006A412C" w:rsidRP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 w:rsidRPr="006A412C">
        <w:rPr>
          <w:color w:val="000000"/>
          <w:sz w:val="28"/>
          <w:szCs w:val="28"/>
        </w:rPr>
        <w:t xml:space="preserve">- в многофункциональном центре предоставления государственных и </w:t>
      </w:r>
    </w:p>
    <w:p w:rsidR="006A412C" w:rsidRP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 w:rsidRPr="006A412C">
        <w:rPr>
          <w:color w:val="000000"/>
          <w:sz w:val="28"/>
          <w:szCs w:val="28"/>
        </w:rPr>
        <w:t>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6A412C" w:rsidRP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 w:rsidRPr="006A412C">
        <w:rPr>
          <w:color w:val="000000"/>
          <w:sz w:val="28"/>
          <w:szCs w:val="28"/>
        </w:rPr>
        <w:t>- посредством использования телефонной, почтовой связи, а также электронной почты;</w:t>
      </w:r>
    </w:p>
    <w:p w:rsidR="006A412C" w:rsidRDefault="006A412C" w:rsidP="00564320">
      <w:pPr>
        <w:ind w:left="851" w:firstLine="142"/>
        <w:jc w:val="both"/>
        <w:rPr>
          <w:color w:val="000000"/>
          <w:sz w:val="28"/>
          <w:szCs w:val="28"/>
        </w:rPr>
      </w:pPr>
      <w:r w:rsidRPr="006A412C">
        <w:rPr>
          <w:color w:val="000000"/>
          <w:sz w:val="28"/>
          <w:szCs w:val="28"/>
        </w:rPr>
        <w:t xml:space="preserve">-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8" w:history="1">
        <w:r w:rsidR="007F7003" w:rsidRPr="00D7280E">
          <w:rPr>
            <w:rStyle w:val="a8"/>
            <w:sz w:val="28"/>
            <w:szCs w:val="28"/>
          </w:rPr>
          <w:t>http://alekseevo.bashmakovo.pnzreg.ru</w:t>
        </w:r>
      </w:hyperlink>
      <w:r w:rsidRPr="006A412C">
        <w:rPr>
          <w:color w:val="000000"/>
          <w:sz w:val="28"/>
          <w:szCs w:val="28"/>
        </w:rPr>
        <w:t xml:space="preserve">/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hyperlink r:id="rId9" w:history="1">
        <w:r w:rsidRPr="006A412C">
          <w:rPr>
            <w:color w:val="0000FF"/>
            <w:sz w:val="28"/>
            <w:szCs w:val="28"/>
            <w:u w:val="single"/>
          </w:rPr>
          <w:t>www.gosuslugi.ru</w:t>
        </w:r>
      </w:hyperlink>
      <w:r w:rsidRPr="006A412C">
        <w:rPr>
          <w:color w:val="000000"/>
          <w:sz w:val="28"/>
          <w:szCs w:val="28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(gosuslugi.pnzreg.ru) (далее - Региональный портал).</w:t>
      </w:r>
      <w:r w:rsidR="00F11E22">
        <w:rPr>
          <w:color w:val="000000"/>
          <w:sz w:val="28"/>
          <w:szCs w:val="28"/>
        </w:rPr>
        <w:t>».</w:t>
      </w:r>
    </w:p>
    <w:p w:rsidR="0020198F" w:rsidRDefault="0020198F" w:rsidP="00564320">
      <w:pPr>
        <w:ind w:left="851"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1.1.2</w:t>
      </w:r>
      <w:r w:rsidR="006C6DDA">
        <w:rPr>
          <w:color w:val="000000"/>
          <w:sz w:val="28"/>
          <w:szCs w:val="28"/>
        </w:rPr>
        <w:t>. в</w:t>
      </w:r>
      <w:r>
        <w:rPr>
          <w:color w:val="000000"/>
          <w:sz w:val="28"/>
          <w:szCs w:val="28"/>
        </w:rPr>
        <w:t xml:space="preserve"> абзаце 11 подпункта 1.3.3.  слово «услуги» заменить словами </w:t>
      </w:r>
      <w:r w:rsidR="00320863">
        <w:rPr>
          <w:color w:val="000000"/>
          <w:sz w:val="28"/>
          <w:szCs w:val="28"/>
        </w:rPr>
        <w:t xml:space="preserve">                     </w:t>
      </w:r>
      <w:r w:rsidR="007F700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муниципальной услуги».</w:t>
      </w:r>
    </w:p>
    <w:p w:rsidR="0020198F" w:rsidRDefault="0020198F" w:rsidP="00564320">
      <w:pPr>
        <w:ind w:left="851"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1.1.3.</w:t>
      </w:r>
      <w:r w:rsidRPr="0020198F">
        <w:rPr>
          <w:color w:val="000000"/>
          <w:sz w:val="28"/>
          <w:szCs w:val="28"/>
        </w:rPr>
        <w:t xml:space="preserve"> </w:t>
      </w:r>
      <w:r w:rsidR="006C6DD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подпункте 1.3.3 слова «официальный сайт» заменить словами «официальный сайт Администрации».</w:t>
      </w:r>
    </w:p>
    <w:p w:rsidR="00871D13" w:rsidRDefault="00871D13" w:rsidP="00564320">
      <w:pPr>
        <w:ind w:left="851"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20198F">
        <w:rPr>
          <w:color w:val="000000"/>
          <w:sz w:val="28"/>
          <w:szCs w:val="28"/>
        </w:rPr>
        <w:t>1.2.</w:t>
      </w:r>
      <w:r>
        <w:rPr>
          <w:color w:val="000000"/>
          <w:sz w:val="28"/>
          <w:szCs w:val="28"/>
        </w:rPr>
        <w:t xml:space="preserve"> </w:t>
      </w:r>
      <w:r w:rsidR="0020198F">
        <w:rPr>
          <w:color w:val="000000"/>
          <w:sz w:val="28"/>
          <w:szCs w:val="28"/>
        </w:rPr>
        <w:t xml:space="preserve">В  </w:t>
      </w:r>
      <w:r>
        <w:rPr>
          <w:color w:val="000000"/>
          <w:sz w:val="28"/>
          <w:szCs w:val="28"/>
        </w:rPr>
        <w:t>подпункте 2.5.7 пункта 2.5, пункте 2.10</w:t>
      </w:r>
      <w:r w:rsidR="002019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слова «официальный сайт» заменить словами «официальный сайт Администрации».</w:t>
      </w:r>
    </w:p>
    <w:p w:rsidR="006C6DDA" w:rsidRDefault="006C6DDA" w:rsidP="00564320">
      <w:pPr>
        <w:ind w:left="851"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1.3.В пункте 2.11:</w:t>
      </w:r>
    </w:p>
    <w:p w:rsidR="006A412C" w:rsidRDefault="00F11E22" w:rsidP="00564320">
      <w:pPr>
        <w:spacing w:line="100" w:lineRule="atLeast"/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</w:t>
      </w:r>
      <w:r w:rsidR="006C6DDA">
        <w:rPr>
          <w:sz w:val="28"/>
          <w:szCs w:val="18"/>
        </w:rPr>
        <w:t>1.3</w:t>
      </w:r>
      <w:r>
        <w:rPr>
          <w:sz w:val="28"/>
          <w:szCs w:val="18"/>
        </w:rPr>
        <w:t>.</w:t>
      </w:r>
      <w:r w:rsidR="006C6DDA">
        <w:rPr>
          <w:sz w:val="28"/>
          <w:szCs w:val="18"/>
        </w:rPr>
        <w:t xml:space="preserve">1. подпункт 2.11.3 </w:t>
      </w:r>
      <w:r>
        <w:rPr>
          <w:sz w:val="28"/>
          <w:szCs w:val="18"/>
        </w:rPr>
        <w:t xml:space="preserve"> изменить и изложить в следующей редакции:</w:t>
      </w:r>
    </w:p>
    <w:p w:rsidR="0070081C" w:rsidRDefault="00F11E22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18"/>
        </w:rPr>
        <w:t xml:space="preserve">«2.11.3. </w:t>
      </w:r>
      <w:r w:rsidR="0070081C" w:rsidRPr="008C336C">
        <w:rPr>
          <w:sz w:val="28"/>
          <w:szCs w:val="28"/>
          <w:lang w:eastAsia="en-US"/>
        </w:rPr>
        <w:t>Информирование</w:t>
      </w:r>
      <w:r w:rsidR="0070081C">
        <w:rPr>
          <w:sz w:val="28"/>
          <w:szCs w:val="28"/>
          <w:lang w:eastAsia="en-US"/>
        </w:rPr>
        <w:t xml:space="preserve"> граждан</w:t>
      </w:r>
      <w:r w:rsidR="0070081C" w:rsidRPr="008C336C">
        <w:rPr>
          <w:sz w:val="28"/>
          <w:szCs w:val="28"/>
          <w:lang w:eastAsia="en-US"/>
        </w:rPr>
        <w:t xml:space="preserve"> о порядке предоставления муниципальной услуги осуществляется </w:t>
      </w:r>
      <w:r w:rsidR="0070081C">
        <w:rPr>
          <w:sz w:val="28"/>
          <w:szCs w:val="28"/>
          <w:lang w:eastAsia="en-US"/>
        </w:rPr>
        <w:t xml:space="preserve">администрацией </w:t>
      </w:r>
      <w:r w:rsidR="0070081C" w:rsidRPr="008C336C">
        <w:rPr>
          <w:sz w:val="28"/>
          <w:szCs w:val="28"/>
          <w:lang w:eastAsia="en-US"/>
        </w:rPr>
        <w:t>путем ра</w:t>
      </w:r>
      <w:r w:rsidR="0070081C">
        <w:rPr>
          <w:sz w:val="28"/>
          <w:szCs w:val="28"/>
          <w:lang w:eastAsia="en-US"/>
        </w:rPr>
        <w:t xml:space="preserve">змещения следующей информации </w:t>
      </w:r>
      <w:r w:rsidR="0070081C" w:rsidRPr="008C336C">
        <w:rPr>
          <w:sz w:val="28"/>
          <w:szCs w:val="28"/>
          <w:lang w:eastAsia="en-US"/>
        </w:rPr>
        <w:t>на информационных стен</w:t>
      </w:r>
      <w:r w:rsidR="0070081C">
        <w:rPr>
          <w:sz w:val="28"/>
          <w:szCs w:val="28"/>
          <w:lang w:eastAsia="en-US"/>
        </w:rPr>
        <w:t>дах в помещении Администрации: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-текст административного  регламента;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краткое описание порядка предоставления муниципальной услуги;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-перечень документов, необходимых  для предоставления муниципальной услуги;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-образцы  заполнения заявлений;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порядок досудебного (внесудебного)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служащих, работников;</w:t>
      </w:r>
    </w:p>
    <w:p w:rsidR="0070081C" w:rsidRDefault="0070081C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-справочная информация (график приема заявителей и номера</w:t>
      </w:r>
      <w:r w:rsidRPr="008C336C">
        <w:rPr>
          <w:sz w:val="28"/>
          <w:szCs w:val="28"/>
          <w:lang w:eastAsia="en-US"/>
        </w:rPr>
        <w:t xml:space="preserve"> телеф</w:t>
      </w:r>
      <w:r>
        <w:rPr>
          <w:sz w:val="28"/>
          <w:szCs w:val="28"/>
          <w:lang w:eastAsia="en-US"/>
        </w:rPr>
        <w:t>онов для справок (консультаций).».</w:t>
      </w:r>
    </w:p>
    <w:p w:rsidR="006C6DDA" w:rsidRDefault="006C6DDA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1.3.2.   абзац 3 подпункта 2.11.6 изменить и изложить в следующей редакции:</w:t>
      </w:r>
    </w:p>
    <w:p w:rsidR="006C6DDA" w:rsidRDefault="006C6DDA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«- фамилии, имени, отчества (при наличии) и должности специалиста.».</w:t>
      </w:r>
    </w:p>
    <w:p w:rsidR="00796B81" w:rsidRDefault="00C27759" w:rsidP="00564320">
      <w:pPr>
        <w:spacing w:line="100" w:lineRule="atLeast"/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</w:t>
      </w:r>
      <w:r w:rsidR="006D375F">
        <w:rPr>
          <w:sz w:val="28"/>
          <w:szCs w:val="18"/>
        </w:rPr>
        <w:t xml:space="preserve"> </w:t>
      </w:r>
      <w:r w:rsidR="00B967FF">
        <w:rPr>
          <w:sz w:val="28"/>
          <w:szCs w:val="18"/>
        </w:rPr>
        <w:t xml:space="preserve"> </w:t>
      </w:r>
      <w:r w:rsidR="006C6DDA">
        <w:rPr>
          <w:sz w:val="28"/>
          <w:szCs w:val="18"/>
        </w:rPr>
        <w:t>1.4</w:t>
      </w:r>
      <w:r w:rsidR="00735A2B">
        <w:rPr>
          <w:sz w:val="28"/>
          <w:szCs w:val="18"/>
        </w:rPr>
        <w:t xml:space="preserve">. </w:t>
      </w:r>
      <w:r w:rsidR="006D375F">
        <w:rPr>
          <w:sz w:val="28"/>
          <w:szCs w:val="18"/>
        </w:rPr>
        <w:t>Подп</w:t>
      </w:r>
      <w:r w:rsidR="00735A2B">
        <w:rPr>
          <w:sz w:val="28"/>
          <w:szCs w:val="18"/>
        </w:rPr>
        <w:t xml:space="preserve">ункт </w:t>
      </w:r>
      <w:r w:rsidR="006D375F">
        <w:rPr>
          <w:sz w:val="28"/>
          <w:szCs w:val="18"/>
        </w:rPr>
        <w:t xml:space="preserve"> 2.5.2 пункта 2.5</w:t>
      </w:r>
      <w:r w:rsidR="00796B81">
        <w:rPr>
          <w:sz w:val="28"/>
          <w:szCs w:val="18"/>
        </w:rPr>
        <w:t xml:space="preserve"> изменить и изложить в следующей редакции:</w:t>
      </w:r>
    </w:p>
    <w:p w:rsidR="00D31501" w:rsidRDefault="00796B81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>«</w:t>
      </w:r>
      <w:r w:rsidR="00D31501">
        <w:rPr>
          <w:sz w:val="28"/>
          <w:szCs w:val="18"/>
        </w:rPr>
        <w:t>2.5.2.</w:t>
      </w:r>
      <w:r w:rsidR="00D31501" w:rsidRPr="00D31501">
        <w:rPr>
          <w:sz w:val="28"/>
          <w:szCs w:val="18"/>
        </w:rPr>
        <w:t xml:space="preserve"> </w:t>
      </w:r>
      <w:r w:rsidR="00393E94">
        <w:rPr>
          <w:sz w:val="28"/>
          <w:szCs w:val="18"/>
        </w:rPr>
        <w:t xml:space="preserve">Исчерпывающий </w:t>
      </w:r>
      <w:r w:rsidR="00D31501">
        <w:rPr>
          <w:sz w:val="28"/>
          <w:szCs w:val="18"/>
        </w:rPr>
        <w:t xml:space="preserve">перечень документов, необходимых в соответствии  с законодательными или иными нормативными правовыми актами для предоставления муниципальной услуги, с разделением на </w:t>
      </w:r>
      <w:r w:rsidR="00D31501">
        <w:rPr>
          <w:sz w:val="28"/>
          <w:szCs w:val="18"/>
        </w:rPr>
        <w:lastRenderedPageBreak/>
        <w:t>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 подлежат представлению в рамках межведомственного информационного взаимодействия, способы их представления».</w:t>
      </w:r>
    </w:p>
    <w:p w:rsidR="00E00D66" w:rsidRDefault="00E00D66" w:rsidP="00564320">
      <w:pPr>
        <w:pStyle w:val="ConsPlusNormal"/>
        <w:ind w:left="851" w:firstLine="142"/>
        <w:rPr>
          <w:szCs w:val="18"/>
        </w:rPr>
      </w:pPr>
      <w:r>
        <w:rPr>
          <w:szCs w:val="18"/>
        </w:rPr>
        <w:t xml:space="preserve">   1.5.  Пункт 2.12 изменить и изложить в следующей редакции:</w:t>
      </w:r>
    </w:p>
    <w:p w:rsidR="00E00D66" w:rsidRDefault="00E00D66" w:rsidP="00564320">
      <w:pPr>
        <w:pStyle w:val="ConsPlusNormal"/>
        <w:ind w:left="851" w:firstLine="142"/>
        <w:rPr>
          <w:szCs w:val="18"/>
        </w:rPr>
      </w:pPr>
      <w:r>
        <w:rPr>
          <w:szCs w:val="18"/>
        </w:rPr>
        <w:t>«2.12</w:t>
      </w:r>
      <w:r w:rsidRPr="00E00D66">
        <w:rPr>
          <w:szCs w:val="18"/>
        </w:rPr>
        <w:t xml:space="preserve">. </w:t>
      </w:r>
      <w:r>
        <w:rPr>
          <w:szCs w:val="18"/>
        </w:rPr>
        <w:t>Показатели доступности и качества муниципальной услуги:</w:t>
      </w:r>
    </w:p>
    <w:p w:rsidR="00E00D66" w:rsidRPr="00E00D66" w:rsidRDefault="00E00D66" w:rsidP="00564320">
      <w:pPr>
        <w:pStyle w:val="ConsPlusNormal"/>
        <w:ind w:left="851" w:firstLine="142"/>
      </w:pPr>
      <w:r>
        <w:rPr>
          <w:szCs w:val="18"/>
        </w:rPr>
        <w:t xml:space="preserve">2.12.1. </w:t>
      </w:r>
      <w:r w:rsidRPr="00E00D66">
        <w:t>Показателями доступности предоставления муниципальной услуги являются: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транспортная доступность к месту предоставления муниципальной услуги;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размещение информации о порядке предоставления муниципальной услуги на информационных стендах;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предоставление возможности подачи заявления о предоставлении муниципальной услуги в виде электронного документа;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размещение информации о порядке предоставления муниципальной услуги в средствах массовой информации.</w:t>
      </w:r>
    </w:p>
    <w:p w:rsidR="00E00D66" w:rsidRPr="00E00D66" w:rsidRDefault="00E00D66" w:rsidP="00564320">
      <w:pPr>
        <w:widowControl/>
        <w:spacing w:line="259" w:lineRule="auto"/>
        <w:ind w:left="851" w:firstLine="142"/>
        <w:jc w:val="both"/>
        <w:rPr>
          <w:rFonts w:eastAsia="Calibri"/>
          <w:sz w:val="28"/>
          <w:szCs w:val="28"/>
          <w:lang w:eastAsia="en-US"/>
        </w:rPr>
      </w:pPr>
      <w:r w:rsidRPr="00E00D66">
        <w:rPr>
          <w:rFonts w:eastAsia="Calibri"/>
          <w:sz w:val="28"/>
          <w:szCs w:val="28"/>
          <w:lang w:eastAsia="en-US"/>
        </w:rPr>
        <w:t>- возможность получения заявителем информации о ходе предоставления муниципальной  услуги с использованием официального сайта, Единого портала и Регионального портала.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2.12.2</w:t>
      </w:r>
      <w:r w:rsidRPr="00E00D66">
        <w:rPr>
          <w:sz w:val="28"/>
          <w:szCs w:val="28"/>
        </w:rPr>
        <w:t>. Показателями качества предоставления муниципальной услуги являются отсутствие: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очередей при приеме и выдаче документов заявителям;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нарушений сроков предоставления муниципальной услуги;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обоснованных жалоб на действия (бездействие) муниципальных служащих и должностных лиц, предоставляющих муниципальную услугу, Администрации;</w:t>
      </w:r>
    </w:p>
    <w:p w:rsidR="00E00D66" w:rsidRPr="00E00D66" w:rsidRDefault="00E00D66" w:rsidP="00564320">
      <w:pPr>
        <w:autoSpaceDE w:val="0"/>
        <w:autoSpaceDN w:val="0"/>
        <w:ind w:left="851" w:firstLine="142"/>
        <w:jc w:val="both"/>
        <w:rPr>
          <w:sz w:val="28"/>
          <w:szCs w:val="28"/>
        </w:rPr>
      </w:pPr>
      <w:r w:rsidRPr="00E00D66">
        <w:rPr>
          <w:sz w:val="28"/>
          <w:szCs w:val="28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заявителям.».</w:t>
      </w:r>
    </w:p>
    <w:p w:rsidR="00B04EDE" w:rsidRDefault="00825EA1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 w:rsidRPr="00825EA1">
        <w:rPr>
          <w:sz w:val="28"/>
          <w:szCs w:val="18"/>
        </w:rPr>
        <w:t xml:space="preserve"> </w:t>
      </w:r>
      <w:r>
        <w:rPr>
          <w:sz w:val="28"/>
          <w:szCs w:val="18"/>
        </w:rPr>
        <w:t xml:space="preserve">  </w:t>
      </w:r>
      <w:r w:rsidRPr="00825EA1">
        <w:rPr>
          <w:sz w:val="28"/>
          <w:szCs w:val="18"/>
        </w:rPr>
        <w:t>1</w:t>
      </w:r>
      <w:r w:rsidR="00E00D66">
        <w:rPr>
          <w:sz w:val="28"/>
          <w:szCs w:val="18"/>
        </w:rPr>
        <w:t>.6</w:t>
      </w:r>
      <w:r w:rsidR="00D559E0" w:rsidRPr="00825EA1">
        <w:rPr>
          <w:sz w:val="28"/>
          <w:szCs w:val="18"/>
        </w:rPr>
        <w:t>.</w:t>
      </w:r>
      <w:r w:rsidR="00733A53">
        <w:rPr>
          <w:sz w:val="28"/>
          <w:szCs w:val="18"/>
        </w:rPr>
        <w:t xml:space="preserve"> </w:t>
      </w:r>
      <w:r w:rsidR="00B04EDE">
        <w:rPr>
          <w:sz w:val="28"/>
          <w:szCs w:val="18"/>
        </w:rPr>
        <w:t xml:space="preserve"> </w:t>
      </w:r>
      <w:r>
        <w:rPr>
          <w:sz w:val="28"/>
          <w:szCs w:val="18"/>
        </w:rPr>
        <w:t>В абзац</w:t>
      </w:r>
      <w:r w:rsidR="00C82A4B">
        <w:rPr>
          <w:sz w:val="28"/>
          <w:szCs w:val="18"/>
        </w:rPr>
        <w:t>е 13</w:t>
      </w:r>
      <w:r>
        <w:rPr>
          <w:sz w:val="28"/>
          <w:szCs w:val="18"/>
        </w:rPr>
        <w:t xml:space="preserve"> подпункта 3.1.1 пункта 3.1 слова «</w:t>
      </w:r>
      <w:r w:rsidR="00C82A4B">
        <w:rPr>
          <w:sz w:val="28"/>
          <w:szCs w:val="18"/>
        </w:rPr>
        <w:t>и (или) приостановления предоставления</w:t>
      </w:r>
      <w:r>
        <w:rPr>
          <w:sz w:val="28"/>
          <w:szCs w:val="18"/>
        </w:rPr>
        <w:t>» исключить.</w:t>
      </w:r>
    </w:p>
    <w:p w:rsidR="00CC744E" w:rsidRDefault="00B967FF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E00D66">
        <w:rPr>
          <w:sz w:val="28"/>
          <w:szCs w:val="18"/>
        </w:rPr>
        <w:t>1.7</w:t>
      </w:r>
      <w:r>
        <w:rPr>
          <w:sz w:val="28"/>
          <w:szCs w:val="18"/>
        </w:rPr>
        <w:t>.</w:t>
      </w:r>
      <w:r w:rsidR="00337C15">
        <w:rPr>
          <w:sz w:val="28"/>
          <w:szCs w:val="18"/>
        </w:rPr>
        <w:t xml:space="preserve"> Подпункт 5.4.1 пункта 5.4 изменить и изложить в следующей редакции:</w:t>
      </w:r>
    </w:p>
    <w:p w:rsidR="00337C15" w:rsidRDefault="00337C15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>«</w:t>
      </w:r>
      <w:r w:rsidR="00B9261F">
        <w:rPr>
          <w:sz w:val="28"/>
          <w:szCs w:val="18"/>
        </w:rPr>
        <w:t>5.4.1. Заявитель  может обратиться с жалобой, в том числе, в следующих случаях:</w:t>
      </w:r>
    </w:p>
    <w:p w:rsidR="00DB5835" w:rsidRDefault="00564320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B5835">
        <w:rPr>
          <w:sz w:val="28"/>
          <w:szCs w:val="28"/>
        </w:rPr>
        <w:t>нарушение срока регистрации запроса о пр</w:t>
      </w:r>
      <w:r w:rsidR="00B0522E">
        <w:rPr>
          <w:sz w:val="28"/>
          <w:szCs w:val="28"/>
        </w:rPr>
        <w:t xml:space="preserve">едоставлении </w:t>
      </w:r>
      <w:r w:rsidR="00DB5835">
        <w:rPr>
          <w:sz w:val="28"/>
          <w:szCs w:val="28"/>
        </w:rPr>
        <w:t xml:space="preserve"> муниципальной услуги, запроса, указанного в </w:t>
      </w:r>
      <w:hyperlink r:id="rId10" w:history="1">
        <w:r w:rsidR="00DB5835" w:rsidRPr="00564320">
          <w:rPr>
            <w:sz w:val="28"/>
            <w:szCs w:val="28"/>
          </w:rPr>
          <w:t>статье 15.1</w:t>
        </w:r>
      </w:hyperlink>
      <w:r w:rsidR="00B0522E">
        <w:rPr>
          <w:sz w:val="28"/>
          <w:szCs w:val="28"/>
        </w:rPr>
        <w:t xml:space="preserve"> </w:t>
      </w:r>
      <w:r w:rsidR="00DB5835">
        <w:rPr>
          <w:sz w:val="28"/>
          <w:szCs w:val="28"/>
        </w:rPr>
        <w:t xml:space="preserve"> Федерального закона</w:t>
      </w:r>
      <w:r w:rsidR="00B0522E">
        <w:rPr>
          <w:sz w:val="28"/>
          <w:szCs w:val="28"/>
        </w:rPr>
        <w:t xml:space="preserve"> от </w:t>
      </w:r>
      <w:r w:rsidR="0067120A">
        <w:rPr>
          <w:sz w:val="28"/>
          <w:szCs w:val="28"/>
        </w:rPr>
        <w:t xml:space="preserve"> 27.07.2010       №-210 «Об организации предоставления  государственных и муниципальных услуг».</w:t>
      </w:r>
      <w:r w:rsidR="00DB5835">
        <w:rPr>
          <w:sz w:val="28"/>
          <w:szCs w:val="28"/>
        </w:rPr>
        <w:t>;</w:t>
      </w:r>
    </w:p>
    <w:p w:rsidR="0067120A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564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нарушение срока пр</w:t>
      </w:r>
      <w:r w:rsidR="0067120A">
        <w:rPr>
          <w:sz w:val="28"/>
          <w:szCs w:val="28"/>
        </w:rPr>
        <w:t>едоставления</w:t>
      </w:r>
      <w:r>
        <w:rPr>
          <w:sz w:val="28"/>
          <w:szCs w:val="28"/>
        </w:rPr>
        <w:t xml:space="preserve">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</w:t>
      </w:r>
      <w:r w:rsidR="0067120A">
        <w:rPr>
          <w:sz w:val="28"/>
          <w:szCs w:val="28"/>
        </w:rPr>
        <w:t xml:space="preserve">оответствующих </w:t>
      </w:r>
      <w:r>
        <w:rPr>
          <w:sz w:val="28"/>
          <w:szCs w:val="28"/>
        </w:rPr>
        <w:t xml:space="preserve"> муниципальных услуг в полном объеме в порядке, определенном </w:t>
      </w:r>
      <w:hyperlink r:id="rId11" w:history="1">
        <w:r w:rsidRPr="00564320">
          <w:rPr>
            <w:sz w:val="28"/>
            <w:szCs w:val="28"/>
          </w:rPr>
          <w:t>частью 1.3 статьи 16</w:t>
        </w:r>
      </w:hyperlink>
      <w:r w:rsidR="0067120A" w:rsidRPr="00564320">
        <w:rPr>
          <w:sz w:val="28"/>
          <w:szCs w:val="28"/>
        </w:rPr>
        <w:t xml:space="preserve"> </w:t>
      </w:r>
      <w:r w:rsidRPr="00564320">
        <w:rPr>
          <w:sz w:val="28"/>
          <w:szCs w:val="28"/>
        </w:rPr>
        <w:t xml:space="preserve"> Федерального закона</w:t>
      </w:r>
      <w:r w:rsidR="00564320">
        <w:rPr>
          <w:sz w:val="28"/>
          <w:szCs w:val="28"/>
        </w:rPr>
        <w:t xml:space="preserve"> от  27.07.2010   №</w:t>
      </w:r>
      <w:r w:rsidR="0067120A" w:rsidRPr="00564320">
        <w:rPr>
          <w:sz w:val="28"/>
          <w:szCs w:val="28"/>
        </w:rPr>
        <w:t>210 «Об орг</w:t>
      </w:r>
      <w:r w:rsidR="0067120A">
        <w:rPr>
          <w:sz w:val="28"/>
          <w:szCs w:val="28"/>
        </w:rPr>
        <w:t>анизации предоставления  государственных и муниципальных услуг».;</w:t>
      </w:r>
    </w:p>
    <w:p w:rsidR="00DB5835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</w:t>
      </w:r>
      <w:r w:rsidR="0067120A">
        <w:rPr>
          <w:sz w:val="28"/>
          <w:szCs w:val="28"/>
        </w:rPr>
        <w:t>и Пензенской области</w:t>
      </w:r>
      <w:r>
        <w:rPr>
          <w:sz w:val="28"/>
          <w:szCs w:val="28"/>
        </w:rPr>
        <w:t>, муниципальными правовыми актами</w:t>
      </w:r>
      <w:r w:rsidR="0067120A">
        <w:rPr>
          <w:sz w:val="28"/>
          <w:szCs w:val="28"/>
        </w:rPr>
        <w:t xml:space="preserve"> </w:t>
      </w:r>
      <w:r w:rsidR="0051705B">
        <w:rPr>
          <w:sz w:val="28"/>
          <w:szCs w:val="28"/>
        </w:rPr>
        <w:t>Алексеевского</w:t>
      </w:r>
      <w:r w:rsidR="0067120A">
        <w:rPr>
          <w:sz w:val="28"/>
          <w:szCs w:val="28"/>
        </w:rPr>
        <w:t xml:space="preserve"> сельсовета Башмаковского района</w:t>
      </w:r>
      <w:r>
        <w:rPr>
          <w:sz w:val="28"/>
          <w:szCs w:val="28"/>
        </w:rPr>
        <w:t xml:space="preserve"> для пр</w:t>
      </w:r>
      <w:r w:rsidR="0067120A">
        <w:rPr>
          <w:sz w:val="28"/>
          <w:szCs w:val="28"/>
        </w:rPr>
        <w:t xml:space="preserve">едоставления </w:t>
      </w:r>
      <w:r>
        <w:rPr>
          <w:sz w:val="28"/>
          <w:szCs w:val="28"/>
        </w:rPr>
        <w:t xml:space="preserve"> муниципальной услуги;</w:t>
      </w:r>
    </w:p>
    <w:p w:rsidR="00DB5835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</w:t>
      </w:r>
      <w:r w:rsidR="0067120A">
        <w:rPr>
          <w:sz w:val="28"/>
          <w:szCs w:val="28"/>
        </w:rPr>
        <w:t>и Пензенской области</w:t>
      </w:r>
      <w:r>
        <w:rPr>
          <w:sz w:val="28"/>
          <w:szCs w:val="28"/>
        </w:rPr>
        <w:t>, муниципальными правовыми актами</w:t>
      </w:r>
      <w:r w:rsidR="0067120A">
        <w:rPr>
          <w:sz w:val="28"/>
          <w:szCs w:val="28"/>
        </w:rPr>
        <w:t xml:space="preserve"> </w:t>
      </w:r>
      <w:r w:rsidR="0051705B">
        <w:rPr>
          <w:sz w:val="28"/>
          <w:szCs w:val="28"/>
        </w:rPr>
        <w:t>Алексеевского</w:t>
      </w:r>
      <w:r w:rsidR="0067120A">
        <w:rPr>
          <w:sz w:val="28"/>
          <w:szCs w:val="28"/>
        </w:rPr>
        <w:t xml:space="preserve"> сельсовета Башмаковского района</w:t>
      </w:r>
      <w:r>
        <w:rPr>
          <w:sz w:val="28"/>
          <w:szCs w:val="28"/>
        </w:rPr>
        <w:t xml:space="preserve"> для пр</w:t>
      </w:r>
      <w:r w:rsidR="0067120A">
        <w:rPr>
          <w:sz w:val="28"/>
          <w:szCs w:val="28"/>
        </w:rPr>
        <w:t xml:space="preserve">едоставления </w:t>
      </w:r>
      <w:r w:rsidR="00320863">
        <w:rPr>
          <w:sz w:val="28"/>
          <w:szCs w:val="28"/>
        </w:rPr>
        <w:t xml:space="preserve"> муниципальной услуги заявителю</w:t>
      </w:r>
      <w:r>
        <w:rPr>
          <w:sz w:val="28"/>
          <w:szCs w:val="28"/>
        </w:rPr>
        <w:t>;</w:t>
      </w:r>
    </w:p>
    <w:p w:rsidR="0067120A" w:rsidRPr="00564320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отказ в </w:t>
      </w:r>
      <w:proofErr w:type="gramStart"/>
      <w:r>
        <w:rPr>
          <w:sz w:val="28"/>
          <w:szCs w:val="28"/>
        </w:rPr>
        <w:t>пр</w:t>
      </w:r>
      <w:r w:rsidR="0067120A">
        <w:rPr>
          <w:sz w:val="28"/>
          <w:szCs w:val="28"/>
        </w:rPr>
        <w:t xml:space="preserve">едоставлении </w:t>
      </w:r>
      <w:r>
        <w:rPr>
          <w:sz w:val="28"/>
          <w:szCs w:val="28"/>
        </w:rPr>
        <w:t xml:space="preserve"> муниципальной</w:t>
      </w:r>
      <w:proofErr w:type="gramEnd"/>
      <w:r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</w:t>
      </w:r>
      <w:r w:rsidR="0067120A">
        <w:rPr>
          <w:sz w:val="28"/>
          <w:szCs w:val="28"/>
        </w:rPr>
        <w:t>и Пензенской области</w:t>
      </w:r>
      <w:r>
        <w:rPr>
          <w:sz w:val="28"/>
          <w:szCs w:val="28"/>
        </w:rPr>
        <w:t>, муниципальными правовыми актами</w:t>
      </w:r>
      <w:r w:rsidR="0067120A">
        <w:rPr>
          <w:sz w:val="28"/>
          <w:szCs w:val="28"/>
        </w:rPr>
        <w:t xml:space="preserve"> </w:t>
      </w:r>
      <w:r w:rsidR="0051705B">
        <w:rPr>
          <w:sz w:val="28"/>
          <w:szCs w:val="28"/>
        </w:rPr>
        <w:t>Алексеевского</w:t>
      </w:r>
      <w:r w:rsidR="0067120A">
        <w:rPr>
          <w:sz w:val="28"/>
          <w:szCs w:val="28"/>
        </w:rPr>
        <w:t xml:space="preserve"> сельсовета Башмаковского района</w:t>
      </w:r>
      <w:r>
        <w:rPr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="0067120A">
        <w:rPr>
          <w:sz w:val="28"/>
          <w:szCs w:val="28"/>
        </w:rPr>
        <w:t xml:space="preserve">тветствующих </w:t>
      </w:r>
      <w:r>
        <w:rPr>
          <w:sz w:val="28"/>
          <w:szCs w:val="28"/>
        </w:rPr>
        <w:t xml:space="preserve"> муниципальных услуг в полном объеме в порядке, определенном </w:t>
      </w:r>
      <w:hyperlink r:id="rId12" w:history="1">
        <w:r w:rsidRPr="00564320">
          <w:rPr>
            <w:sz w:val="28"/>
            <w:szCs w:val="28"/>
          </w:rPr>
          <w:t>частью 1.3 статьи 16</w:t>
        </w:r>
      </w:hyperlink>
      <w:r w:rsidR="0067120A" w:rsidRPr="00564320">
        <w:rPr>
          <w:sz w:val="28"/>
          <w:szCs w:val="28"/>
        </w:rPr>
        <w:t xml:space="preserve"> </w:t>
      </w:r>
      <w:r w:rsidRPr="00564320">
        <w:rPr>
          <w:sz w:val="28"/>
          <w:szCs w:val="28"/>
        </w:rPr>
        <w:t xml:space="preserve"> Федерального закона</w:t>
      </w:r>
      <w:r w:rsidR="0067120A" w:rsidRPr="00564320">
        <w:rPr>
          <w:sz w:val="28"/>
          <w:szCs w:val="28"/>
        </w:rPr>
        <w:t xml:space="preserve"> от  27.07.2010  №-210 «Об организации предоставления  государственных и муниципальных услуг».;</w:t>
      </w:r>
      <w:r w:rsidR="00320863" w:rsidRPr="00564320">
        <w:rPr>
          <w:sz w:val="28"/>
          <w:szCs w:val="28"/>
        </w:rPr>
        <w:t xml:space="preserve"> </w:t>
      </w:r>
    </w:p>
    <w:p w:rsidR="00DB5835" w:rsidRPr="00564320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 w:rsidRPr="00564320">
        <w:rPr>
          <w:sz w:val="28"/>
          <w:szCs w:val="28"/>
        </w:rPr>
        <w:t>6) затребование с заявителя при предост</w:t>
      </w:r>
      <w:r w:rsidR="0067120A" w:rsidRPr="00564320">
        <w:rPr>
          <w:sz w:val="28"/>
          <w:szCs w:val="28"/>
        </w:rPr>
        <w:t xml:space="preserve">авлении </w:t>
      </w:r>
      <w:r w:rsidRPr="00564320">
        <w:rPr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нормативными правовыми актам</w:t>
      </w:r>
      <w:r w:rsidR="0067120A" w:rsidRPr="00564320">
        <w:rPr>
          <w:sz w:val="28"/>
          <w:szCs w:val="28"/>
        </w:rPr>
        <w:t>и Пензенской области</w:t>
      </w:r>
      <w:r w:rsidRPr="00564320">
        <w:rPr>
          <w:sz w:val="28"/>
          <w:szCs w:val="28"/>
        </w:rPr>
        <w:t>, муниципальными правовыми актами</w:t>
      </w:r>
      <w:r w:rsidR="0067120A" w:rsidRPr="00564320">
        <w:rPr>
          <w:sz w:val="28"/>
          <w:szCs w:val="28"/>
        </w:rPr>
        <w:t xml:space="preserve"> </w:t>
      </w:r>
      <w:r w:rsidR="0051705B" w:rsidRPr="00564320">
        <w:rPr>
          <w:sz w:val="28"/>
          <w:szCs w:val="28"/>
        </w:rPr>
        <w:t>Алексеевского</w:t>
      </w:r>
      <w:r w:rsidR="0067120A" w:rsidRPr="00564320">
        <w:rPr>
          <w:sz w:val="28"/>
          <w:szCs w:val="28"/>
        </w:rPr>
        <w:t xml:space="preserve"> сельсовета Башмаковского района</w:t>
      </w:r>
      <w:r w:rsidRPr="00564320">
        <w:rPr>
          <w:sz w:val="28"/>
          <w:szCs w:val="28"/>
        </w:rPr>
        <w:t>;</w:t>
      </w:r>
    </w:p>
    <w:p w:rsidR="00DB5835" w:rsidRDefault="00FF252E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 w:rsidRPr="00564320">
        <w:rPr>
          <w:sz w:val="28"/>
          <w:szCs w:val="28"/>
        </w:rPr>
        <w:t xml:space="preserve">7) отказ Администрации,  должностного лица администрации, </w:t>
      </w:r>
      <w:r w:rsidR="00DB5835" w:rsidRPr="00564320">
        <w:rPr>
          <w:sz w:val="28"/>
          <w:szCs w:val="28"/>
        </w:rPr>
        <w:t xml:space="preserve"> многофункционального центра, работника многофункционального центра, организаций, предусмотренных </w:t>
      </w:r>
      <w:hyperlink r:id="rId13" w:history="1">
        <w:r w:rsidR="00DB5835" w:rsidRPr="00564320">
          <w:rPr>
            <w:sz w:val="28"/>
            <w:szCs w:val="28"/>
          </w:rPr>
          <w:t>частью 1.1 статьи 16</w:t>
        </w:r>
      </w:hyperlink>
      <w:r w:rsidR="008433FB" w:rsidRPr="008433FB">
        <w:rPr>
          <w:sz w:val="28"/>
          <w:szCs w:val="28"/>
        </w:rPr>
        <w:t xml:space="preserve"> </w:t>
      </w:r>
      <w:r w:rsidR="00DB5835" w:rsidRPr="008433FB">
        <w:rPr>
          <w:sz w:val="28"/>
          <w:szCs w:val="28"/>
        </w:rPr>
        <w:t xml:space="preserve"> Федерального закона</w:t>
      </w:r>
      <w:r w:rsidR="008433FB" w:rsidRPr="008433FB">
        <w:rPr>
          <w:sz w:val="28"/>
          <w:szCs w:val="28"/>
        </w:rPr>
        <w:t xml:space="preserve"> от  27.07.2010  №-210 «Об организации предоставления  государственных и муниципальных услуг»</w:t>
      </w:r>
      <w:r w:rsidR="00DB5835" w:rsidRPr="008433FB">
        <w:rPr>
          <w:sz w:val="28"/>
          <w:szCs w:val="28"/>
        </w:rPr>
        <w:t>, или их работников в исправлении допущенных ими опечаток и ошибок в выданных в результате пр</w:t>
      </w:r>
      <w:r w:rsidR="008433FB" w:rsidRPr="008433FB">
        <w:rPr>
          <w:sz w:val="28"/>
          <w:szCs w:val="28"/>
        </w:rPr>
        <w:t xml:space="preserve">едоставления </w:t>
      </w:r>
      <w:r w:rsidR="00DB5835" w:rsidRPr="008433FB">
        <w:rPr>
          <w:sz w:val="28"/>
          <w:szCs w:val="28"/>
        </w:rPr>
        <w:t xml:space="preserve"> муниципальной услуги документах либо нарушение установленного срока таких исправлений. В указанном случае досудебное (внесудебное) </w:t>
      </w:r>
      <w:r w:rsidR="00DB5835" w:rsidRPr="008433FB">
        <w:rPr>
          <w:sz w:val="28"/>
          <w:szCs w:val="28"/>
        </w:rPr>
        <w:lastRenderedPageBreak/>
        <w:t xml:space="preserve">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="00564320">
        <w:rPr>
          <w:sz w:val="28"/>
          <w:szCs w:val="28"/>
        </w:rPr>
        <w:t xml:space="preserve"> с</w:t>
      </w:r>
      <w:r w:rsidR="00DB5835" w:rsidRPr="008433FB">
        <w:rPr>
          <w:sz w:val="28"/>
          <w:szCs w:val="28"/>
        </w:rPr>
        <w:t>оо</w:t>
      </w:r>
      <w:r w:rsidR="008433FB" w:rsidRPr="008433FB">
        <w:rPr>
          <w:sz w:val="28"/>
          <w:szCs w:val="28"/>
        </w:rPr>
        <w:t xml:space="preserve">тветствующих </w:t>
      </w:r>
      <w:r w:rsidR="00DB5835" w:rsidRPr="008433FB">
        <w:rPr>
          <w:sz w:val="28"/>
          <w:szCs w:val="28"/>
        </w:rPr>
        <w:t xml:space="preserve"> муниципальных услуг в полном объеме в порядке, определенном </w:t>
      </w:r>
      <w:hyperlink r:id="rId14" w:history="1">
        <w:r w:rsidR="00DB5835" w:rsidRPr="00564320">
          <w:rPr>
            <w:sz w:val="28"/>
            <w:szCs w:val="28"/>
          </w:rPr>
          <w:t>частью 1.3 статьи 16</w:t>
        </w:r>
      </w:hyperlink>
      <w:r w:rsidR="008433FB" w:rsidRPr="008433FB">
        <w:rPr>
          <w:sz w:val="28"/>
          <w:szCs w:val="28"/>
        </w:rPr>
        <w:t xml:space="preserve"> </w:t>
      </w:r>
      <w:r w:rsidR="00DB5835" w:rsidRPr="008433FB">
        <w:rPr>
          <w:sz w:val="28"/>
          <w:szCs w:val="28"/>
        </w:rPr>
        <w:t xml:space="preserve"> Федерального закона</w:t>
      </w:r>
      <w:r w:rsidR="008433FB" w:rsidRPr="008433FB">
        <w:rPr>
          <w:sz w:val="28"/>
          <w:szCs w:val="28"/>
        </w:rPr>
        <w:t xml:space="preserve"> от  27.07.2010  №-210 «Об организации предоставления  государственных и муниципальных услуг» </w:t>
      </w:r>
      <w:r w:rsidR="00DB5835" w:rsidRPr="008433FB">
        <w:rPr>
          <w:sz w:val="28"/>
          <w:szCs w:val="28"/>
        </w:rPr>
        <w:t>;</w:t>
      </w:r>
    </w:p>
    <w:p w:rsidR="00DB5835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</w:t>
      </w:r>
      <w:r w:rsidR="00D9518A">
        <w:rPr>
          <w:sz w:val="28"/>
          <w:szCs w:val="28"/>
        </w:rPr>
        <w:t xml:space="preserve">едоставления </w:t>
      </w:r>
      <w:r>
        <w:rPr>
          <w:sz w:val="28"/>
          <w:szCs w:val="28"/>
        </w:rPr>
        <w:t xml:space="preserve"> муниципальной услуги;</w:t>
      </w:r>
    </w:p>
    <w:p w:rsidR="00D9518A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приостановление </w:t>
      </w:r>
      <w:proofErr w:type="gramStart"/>
      <w:r>
        <w:rPr>
          <w:sz w:val="28"/>
          <w:szCs w:val="28"/>
        </w:rPr>
        <w:t>пр</w:t>
      </w:r>
      <w:r w:rsidR="00D9518A">
        <w:rPr>
          <w:sz w:val="28"/>
          <w:szCs w:val="28"/>
        </w:rPr>
        <w:t xml:space="preserve">едоставления </w:t>
      </w:r>
      <w:r>
        <w:rPr>
          <w:sz w:val="28"/>
          <w:szCs w:val="28"/>
        </w:rPr>
        <w:t xml:space="preserve"> муниципальной</w:t>
      </w:r>
      <w:proofErr w:type="gramEnd"/>
      <w:r>
        <w:rPr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</w:t>
      </w:r>
      <w:r w:rsidR="00D9518A">
        <w:rPr>
          <w:sz w:val="28"/>
          <w:szCs w:val="28"/>
        </w:rPr>
        <w:t>и Пензенской области</w:t>
      </w:r>
      <w:r>
        <w:rPr>
          <w:sz w:val="28"/>
          <w:szCs w:val="28"/>
        </w:rPr>
        <w:t>, муниципальными правовыми актами</w:t>
      </w:r>
      <w:r w:rsidR="00D9518A">
        <w:rPr>
          <w:sz w:val="28"/>
          <w:szCs w:val="28"/>
        </w:rPr>
        <w:t xml:space="preserve"> </w:t>
      </w:r>
      <w:r w:rsidR="0051705B">
        <w:rPr>
          <w:sz w:val="28"/>
          <w:szCs w:val="28"/>
        </w:rPr>
        <w:t>Алексеевского</w:t>
      </w:r>
      <w:r w:rsidR="00D9518A">
        <w:rPr>
          <w:sz w:val="28"/>
          <w:szCs w:val="28"/>
        </w:rPr>
        <w:t xml:space="preserve"> сельсовета Башмаковского района</w:t>
      </w:r>
      <w:r>
        <w:rPr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</w:t>
      </w:r>
      <w:r w:rsidR="00D9518A"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 муниципальных услуг в полном объеме в порядке, определенном </w:t>
      </w:r>
      <w:hyperlink r:id="rId15" w:history="1">
        <w:r w:rsidRPr="00564320">
          <w:rPr>
            <w:sz w:val="28"/>
            <w:szCs w:val="28"/>
          </w:rPr>
          <w:t>частью 1.3 статьи 16</w:t>
        </w:r>
      </w:hyperlink>
      <w:r w:rsidR="00D9518A" w:rsidRPr="00564320">
        <w:rPr>
          <w:sz w:val="28"/>
          <w:szCs w:val="28"/>
        </w:rPr>
        <w:t xml:space="preserve">   Федерального закона от  27.07.2010  №-210 «Об ор</w:t>
      </w:r>
      <w:r w:rsidR="00D9518A">
        <w:rPr>
          <w:sz w:val="28"/>
          <w:szCs w:val="28"/>
        </w:rPr>
        <w:t>ганизации предоставления  государственных и муниципальных услуг».;</w:t>
      </w:r>
    </w:p>
    <w:p w:rsidR="00DB5835" w:rsidRDefault="00DB5835" w:rsidP="00564320">
      <w:pPr>
        <w:widowControl/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10) требование у заявителя при пр</w:t>
      </w:r>
      <w:r w:rsidR="00E35C4C">
        <w:rPr>
          <w:sz w:val="28"/>
          <w:szCs w:val="28"/>
        </w:rPr>
        <w:t xml:space="preserve">едоставлении </w:t>
      </w:r>
      <w:r>
        <w:rPr>
          <w:sz w:val="28"/>
          <w:szCs w:val="28"/>
        </w:rPr>
        <w:t xml:space="preserve">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</w:t>
      </w:r>
      <w:r w:rsidR="00E35C4C">
        <w:rPr>
          <w:sz w:val="28"/>
          <w:szCs w:val="28"/>
        </w:rPr>
        <w:t xml:space="preserve">одимых для предоставления </w:t>
      </w:r>
      <w:r>
        <w:rPr>
          <w:sz w:val="28"/>
          <w:szCs w:val="28"/>
        </w:rPr>
        <w:t xml:space="preserve"> муниципальной услуги, либо в пр</w:t>
      </w:r>
      <w:r w:rsidR="00E35C4C">
        <w:rPr>
          <w:sz w:val="28"/>
          <w:szCs w:val="28"/>
        </w:rPr>
        <w:t xml:space="preserve">едоставлении </w:t>
      </w:r>
      <w:r>
        <w:rPr>
          <w:sz w:val="28"/>
          <w:szCs w:val="28"/>
        </w:rPr>
        <w:t xml:space="preserve"> муниципальной услуги, за исключением случаев, предусмотренных </w:t>
      </w:r>
      <w:hyperlink r:id="rId16" w:history="1">
        <w:r w:rsidRPr="00564320">
          <w:rPr>
            <w:sz w:val="28"/>
            <w:szCs w:val="28"/>
          </w:rPr>
          <w:t>пунктом 4 части 1 статьи 7</w:t>
        </w:r>
      </w:hyperlink>
      <w:r w:rsidR="00E35C4C" w:rsidRPr="005643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Федерального закона</w:t>
      </w:r>
      <w:r w:rsidR="00E35C4C">
        <w:rPr>
          <w:sz w:val="28"/>
          <w:szCs w:val="28"/>
        </w:rPr>
        <w:t xml:space="preserve"> от  27.07.2010  №-210 «Об организации предоставления  государственных и муниципальных услуг»</w:t>
      </w:r>
      <w:r>
        <w:rPr>
          <w:sz w:val="28"/>
          <w:szCs w:val="28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 w:rsidR="00E35C4C">
        <w:rPr>
          <w:sz w:val="28"/>
          <w:szCs w:val="28"/>
        </w:rPr>
        <w:t xml:space="preserve">тветствующих </w:t>
      </w:r>
      <w:r>
        <w:rPr>
          <w:sz w:val="28"/>
          <w:szCs w:val="28"/>
        </w:rPr>
        <w:t xml:space="preserve"> муниципальных услуг в полном объеме в порядке, определенном </w:t>
      </w:r>
      <w:hyperlink r:id="rId17" w:history="1">
        <w:r w:rsidRPr="00564320">
          <w:rPr>
            <w:sz w:val="28"/>
            <w:szCs w:val="28"/>
          </w:rPr>
          <w:t>частью 1.3 статьи 16</w:t>
        </w:r>
      </w:hyperlink>
      <w:r w:rsidR="00E35C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Федерального закона</w:t>
      </w:r>
      <w:r w:rsidR="00E35C4C">
        <w:rPr>
          <w:sz w:val="28"/>
          <w:szCs w:val="28"/>
        </w:rPr>
        <w:t xml:space="preserve">  27.07.2010  №-210 «Об организации предоставления  государственных и муниципальных услуг».</w:t>
      </w:r>
    </w:p>
    <w:p w:rsidR="00E35C4C" w:rsidRPr="00E408C9" w:rsidRDefault="00BD2A50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</w:t>
      </w:r>
      <w:r w:rsidR="00E408C9">
        <w:rPr>
          <w:sz w:val="28"/>
          <w:szCs w:val="18"/>
        </w:rPr>
        <w:t xml:space="preserve">  </w:t>
      </w:r>
      <w:r w:rsidR="005A25CC">
        <w:rPr>
          <w:sz w:val="28"/>
          <w:szCs w:val="18"/>
        </w:rPr>
        <w:t>1.8</w:t>
      </w:r>
      <w:r w:rsidR="008D06E5" w:rsidRPr="00E408C9">
        <w:rPr>
          <w:sz w:val="28"/>
          <w:szCs w:val="18"/>
        </w:rPr>
        <w:t>.</w:t>
      </w:r>
      <w:r w:rsidR="00EC0E5E" w:rsidRPr="00E408C9">
        <w:rPr>
          <w:sz w:val="28"/>
          <w:szCs w:val="18"/>
        </w:rPr>
        <w:t xml:space="preserve"> </w:t>
      </w:r>
      <w:r w:rsidR="00E408C9" w:rsidRPr="00E408C9">
        <w:rPr>
          <w:sz w:val="28"/>
          <w:szCs w:val="18"/>
        </w:rPr>
        <w:t>Абзац 4 п</w:t>
      </w:r>
      <w:r w:rsidR="00EC0E5E" w:rsidRPr="00E408C9">
        <w:rPr>
          <w:sz w:val="28"/>
          <w:szCs w:val="18"/>
        </w:rPr>
        <w:t>ункт</w:t>
      </w:r>
      <w:r w:rsidR="00E408C9" w:rsidRPr="00E408C9">
        <w:rPr>
          <w:sz w:val="28"/>
          <w:szCs w:val="18"/>
        </w:rPr>
        <w:t>а 4.2  изменить  и изложить в следующей редакции:</w:t>
      </w:r>
    </w:p>
    <w:p w:rsidR="00E408C9" w:rsidRDefault="00E408C9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«Внеплановые </w:t>
      </w:r>
      <w:proofErr w:type="gramStart"/>
      <w:r>
        <w:rPr>
          <w:sz w:val="28"/>
          <w:szCs w:val="18"/>
        </w:rPr>
        <w:t>проверки  проводятся</w:t>
      </w:r>
      <w:proofErr w:type="gramEnd"/>
      <w:r>
        <w:rPr>
          <w:sz w:val="28"/>
          <w:szCs w:val="18"/>
        </w:rPr>
        <w:t xml:space="preserve"> в случае необходимости проверки устранения ранее выявленных нарушений, а также при поступлении в Администрацию, жалоб заявителей , связанных с нарушениями при предоставлении муниципальной услуги.».</w:t>
      </w:r>
    </w:p>
    <w:p w:rsidR="00E408C9" w:rsidRPr="00E408C9" w:rsidRDefault="00E408C9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</w:t>
      </w:r>
      <w:r w:rsidR="005A25CC">
        <w:rPr>
          <w:sz w:val="28"/>
          <w:szCs w:val="18"/>
        </w:rPr>
        <w:t>1.9</w:t>
      </w:r>
      <w:r>
        <w:rPr>
          <w:sz w:val="28"/>
          <w:szCs w:val="18"/>
        </w:rPr>
        <w:t>.</w:t>
      </w:r>
      <w:r w:rsidRPr="00E408C9">
        <w:rPr>
          <w:sz w:val="28"/>
          <w:szCs w:val="18"/>
        </w:rPr>
        <w:t xml:space="preserve"> </w:t>
      </w:r>
      <w:r>
        <w:rPr>
          <w:sz w:val="28"/>
          <w:szCs w:val="18"/>
        </w:rPr>
        <w:t>П</w:t>
      </w:r>
      <w:r w:rsidRPr="00E408C9">
        <w:rPr>
          <w:sz w:val="28"/>
          <w:szCs w:val="18"/>
        </w:rPr>
        <w:t>ункт</w:t>
      </w:r>
      <w:r>
        <w:rPr>
          <w:sz w:val="28"/>
          <w:szCs w:val="18"/>
        </w:rPr>
        <w:t xml:space="preserve"> 4.6</w:t>
      </w:r>
      <w:r w:rsidRPr="00E408C9">
        <w:rPr>
          <w:sz w:val="28"/>
          <w:szCs w:val="18"/>
        </w:rPr>
        <w:t xml:space="preserve">  изменить  и изложить в следующей редакции:</w:t>
      </w:r>
    </w:p>
    <w:p w:rsidR="00E408C9" w:rsidRDefault="00E408C9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«4.6. </w:t>
      </w:r>
      <w:proofErr w:type="gramStart"/>
      <w:r>
        <w:rPr>
          <w:sz w:val="28"/>
          <w:szCs w:val="18"/>
        </w:rPr>
        <w:t>Заявители  вправе</w:t>
      </w:r>
      <w:proofErr w:type="gramEnd"/>
      <w:r>
        <w:rPr>
          <w:sz w:val="28"/>
          <w:szCs w:val="18"/>
        </w:rPr>
        <w:t xml:space="preserve"> контролировать предоставление муниципальной </w:t>
      </w:r>
      <w:r>
        <w:rPr>
          <w:sz w:val="28"/>
          <w:szCs w:val="18"/>
        </w:rPr>
        <w:lastRenderedPageBreak/>
        <w:t>услуги путем получения информации при личном обращении, по телефону, или в электронной форме посредством информационно-телекоммуникационной сети «интернет».».</w:t>
      </w:r>
    </w:p>
    <w:p w:rsidR="00400170" w:rsidRDefault="00400170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</w:t>
      </w:r>
      <w:r w:rsidR="005A25CC">
        <w:rPr>
          <w:sz w:val="28"/>
          <w:szCs w:val="18"/>
        </w:rPr>
        <w:t>1.10</w:t>
      </w:r>
      <w:r>
        <w:rPr>
          <w:sz w:val="28"/>
          <w:szCs w:val="18"/>
        </w:rPr>
        <w:t>. В пункте 3.3:</w:t>
      </w:r>
    </w:p>
    <w:p w:rsidR="00E408C9" w:rsidRDefault="005A25CC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>1.10</w:t>
      </w:r>
      <w:r w:rsidR="00E408C9">
        <w:rPr>
          <w:sz w:val="28"/>
          <w:szCs w:val="18"/>
        </w:rPr>
        <w:t>.</w:t>
      </w:r>
      <w:r w:rsidR="00400170">
        <w:rPr>
          <w:sz w:val="28"/>
          <w:szCs w:val="18"/>
        </w:rPr>
        <w:t>1.</w:t>
      </w:r>
      <w:r w:rsidR="00407753">
        <w:rPr>
          <w:sz w:val="28"/>
          <w:szCs w:val="18"/>
        </w:rPr>
        <w:t xml:space="preserve"> </w:t>
      </w:r>
      <w:r w:rsidR="00400170">
        <w:rPr>
          <w:sz w:val="28"/>
          <w:szCs w:val="18"/>
        </w:rPr>
        <w:t xml:space="preserve">абзац 10 </w:t>
      </w:r>
      <w:r w:rsidR="00407753">
        <w:rPr>
          <w:sz w:val="28"/>
          <w:szCs w:val="18"/>
        </w:rPr>
        <w:t>изменить и изложить в следующей редакции:</w:t>
      </w:r>
    </w:p>
    <w:p w:rsidR="00946016" w:rsidRDefault="00407753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18"/>
        </w:rPr>
        <w:t>«</w:t>
      </w:r>
      <w:r w:rsidR="00946016" w:rsidRPr="002F3522">
        <w:rPr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специалист</w:t>
      </w:r>
      <w:r w:rsidR="00946016">
        <w:rPr>
          <w:sz w:val="28"/>
          <w:szCs w:val="28"/>
        </w:rPr>
        <w:t xml:space="preserve"> </w:t>
      </w:r>
      <w:r w:rsidR="00946016" w:rsidRPr="002F3522">
        <w:rPr>
          <w:sz w:val="28"/>
          <w:szCs w:val="28"/>
        </w:rPr>
        <w:t xml:space="preserve"> устраняет техническую ошибку пу</w:t>
      </w:r>
      <w:r w:rsidR="00946016">
        <w:rPr>
          <w:sz w:val="28"/>
          <w:szCs w:val="28"/>
        </w:rPr>
        <w:t xml:space="preserve">тем подготовки нового документа. </w:t>
      </w:r>
    </w:p>
    <w:p w:rsidR="00946016" w:rsidRDefault="00946016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передает  новый документ на подпись главе администрации.</w:t>
      </w:r>
    </w:p>
    <w:p w:rsidR="00946016" w:rsidRDefault="00946016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в течение 1 календарного дня с даты поступления к </w:t>
      </w:r>
      <w:proofErr w:type="gramStart"/>
      <w:r>
        <w:rPr>
          <w:sz w:val="28"/>
          <w:szCs w:val="28"/>
        </w:rPr>
        <w:t>нему  нового</w:t>
      </w:r>
      <w:proofErr w:type="gramEnd"/>
      <w:r>
        <w:rPr>
          <w:sz w:val="28"/>
          <w:szCs w:val="28"/>
        </w:rPr>
        <w:t xml:space="preserve"> документа подписывает и передает специалисту.</w:t>
      </w:r>
    </w:p>
    <w:p w:rsidR="00946016" w:rsidRDefault="00FC6ECD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46016">
        <w:rPr>
          <w:sz w:val="28"/>
          <w:szCs w:val="28"/>
        </w:rPr>
        <w:t xml:space="preserve">Специалист регистрирует подписанное главой администрации новый документ и в этот </w:t>
      </w:r>
      <w:r w:rsidR="00400170">
        <w:rPr>
          <w:sz w:val="28"/>
          <w:szCs w:val="28"/>
        </w:rPr>
        <w:t xml:space="preserve">же </w:t>
      </w:r>
      <w:proofErr w:type="gramStart"/>
      <w:r w:rsidR="00400170">
        <w:rPr>
          <w:sz w:val="28"/>
          <w:szCs w:val="28"/>
        </w:rPr>
        <w:t>день  направляет</w:t>
      </w:r>
      <w:proofErr w:type="gramEnd"/>
      <w:r w:rsidR="00400170">
        <w:rPr>
          <w:sz w:val="28"/>
          <w:szCs w:val="28"/>
        </w:rPr>
        <w:t xml:space="preserve"> заявителю.»;</w:t>
      </w:r>
    </w:p>
    <w:p w:rsidR="00400170" w:rsidRDefault="00400170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A25CC">
        <w:rPr>
          <w:sz w:val="28"/>
          <w:szCs w:val="28"/>
        </w:rPr>
        <w:t>1.10</w:t>
      </w:r>
      <w:r>
        <w:rPr>
          <w:sz w:val="28"/>
          <w:szCs w:val="28"/>
        </w:rPr>
        <w:t>.2. Абзац 17 изменить и изложить в следующей редакции:</w:t>
      </w:r>
    </w:p>
    <w:p w:rsidR="00400170" w:rsidRDefault="00400170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>«- в случае наличия технической ошибки в выданном в результате предоставления муниципальной услуги документе-выдача нового документа;»;</w:t>
      </w:r>
    </w:p>
    <w:p w:rsidR="00400170" w:rsidRPr="002F3522" w:rsidRDefault="00400170" w:rsidP="00564320">
      <w:pPr>
        <w:autoSpaceDE w:val="0"/>
        <w:autoSpaceDN w:val="0"/>
        <w:adjustRightInd w:val="0"/>
        <w:ind w:left="851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A25CC">
        <w:rPr>
          <w:sz w:val="28"/>
          <w:szCs w:val="28"/>
        </w:rPr>
        <w:t>1.10</w:t>
      </w:r>
      <w:r>
        <w:rPr>
          <w:sz w:val="28"/>
          <w:szCs w:val="28"/>
        </w:rPr>
        <w:t>.3. Абзацы 19-21 исключить.</w:t>
      </w:r>
    </w:p>
    <w:p w:rsidR="00BD2A50" w:rsidRPr="00D13E68" w:rsidRDefault="00946016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</w:t>
      </w:r>
      <w:r w:rsidR="005A25CC">
        <w:rPr>
          <w:sz w:val="28"/>
          <w:szCs w:val="18"/>
        </w:rPr>
        <w:t>1.11</w:t>
      </w:r>
      <w:r w:rsidR="00BD2A50">
        <w:rPr>
          <w:sz w:val="28"/>
          <w:szCs w:val="18"/>
        </w:rPr>
        <w:t xml:space="preserve">. </w:t>
      </w:r>
      <w:r w:rsidR="00BD2A50" w:rsidRPr="00D13E68">
        <w:rPr>
          <w:sz w:val="28"/>
          <w:szCs w:val="18"/>
        </w:rPr>
        <w:t>Подпункт 5.</w:t>
      </w:r>
      <w:r w:rsidR="00D13E68" w:rsidRPr="00D13E68">
        <w:rPr>
          <w:sz w:val="28"/>
          <w:szCs w:val="18"/>
        </w:rPr>
        <w:t>4.4</w:t>
      </w:r>
      <w:r w:rsidR="00E91D4D" w:rsidRPr="00D13E68">
        <w:rPr>
          <w:sz w:val="28"/>
          <w:szCs w:val="18"/>
        </w:rPr>
        <w:t xml:space="preserve"> пункта 5.4  изменить и изложить в следующей редакции</w:t>
      </w:r>
      <w:r w:rsidR="00BD2A50" w:rsidRPr="00D13E68">
        <w:rPr>
          <w:sz w:val="28"/>
          <w:szCs w:val="18"/>
        </w:rPr>
        <w:t>:</w:t>
      </w:r>
    </w:p>
    <w:p w:rsidR="00E91D4D" w:rsidRDefault="00974241" w:rsidP="00564320">
      <w:pPr>
        <w:ind w:left="851" w:firstLine="142"/>
        <w:jc w:val="both"/>
        <w:rPr>
          <w:sz w:val="28"/>
          <w:szCs w:val="28"/>
        </w:rPr>
      </w:pPr>
      <w:r w:rsidRPr="00D13E68">
        <w:rPr>
          <w:sz w:val="28"/>
          <w:szCs w:val="18"/>
        </w:rPr>
        <w:t xml:space="preserve"> </w:t>
      </w:r>
      <w:r w:rsidR="00796B81" w:rsidRPr="00D13E68">
        <w:rPr>
          <w:sz w:val="28"/>
          <w:szCs w:val="18"/>
        </w:rPr>
        <w:t xml:space="preserve"> </w:t>
      </w:r>
      <w:r w:rsidR="00BD2A50" w:rsidRPr="00D13E68">
        <w:rPr>
          <w:sz w:val="28"/>
          <w:szCs w:val="18"/>
        </w:rPr>
        <w:t>«</w:t>
      </w:r>
      <w:r w:rsidR="00D13E68">
        <w:rPr>
          <w:sz w:val="28"/>
          <w:szCs w:val="18"/>
        </w:rPr>
        <w:t>5.4.4.</w:t>
      </w:r>
      <w:r w:rsidR="00A241E2">
        <w:rPr>
          <w:sz w:val="28"/>
          <w:szCs w:val="18"/>
        </w:rPr>
        <w:t>Жалобы на</w:t>
      </w:r>
      <w:r w:rsidR="00BD2A50">
        <w:rPr>
          <w:sz w:val="28"/>
          <w:szCs w:val="18"/>
        </w:rPr>
        <w:t xml:space="preserve"> решения и действия (бездействие) главы администрации </w:t>
      </w:r>
      <w:r w:rsidR="0051705B">
        <w:rPr>
          <w:sz w:val="28"/>
          <w:szCs w:val="18"/>
        </w:rPr>
        <w:t>Алексеевского</w:t>
      </w:r>
      <w:r w:rsidR="00BD2A50">
        <w:rPr>
          <w:sz w:val="28"/>
          <w:szCs w:val="18"/>
        </w:rPr>
        <w:t xml:space="preserve"> сельсовета подаются </w:t>
      </w:r>
      <w:r w:rsidR="00E91D4D">
        <w:rPr>
          <w:sz w:val="28"/>
          <w:szCs w:val="18"/>
        </w:rPr>
        <w:t xml:space="preserve">главе администрации </w:t>
      </w:r>
      <w:r w:rsidR="0051705B">
        <w:rPr>
          <w:sz w:val="28"/>
          <w:szCs w:val="18"/>
        </w:rPr>
        <w:t>Алексеевского</w:t>
      </w:r>
      <w:r w:rsidR="00E91D4D">
        <w:rPr>
          <w:sz w:val="28"/>
          <w:szCs w:val="18"/>
        </w:rPr>
        <w:t xml:space="preserve"> </w:t>
      </w:r>
      <w:r w:rsidR="00BD2A50">
        <w:rPr>
          <w:sz w:val="28"/>
          <w:szCs w:val="18"/>
        </w:rPr>
        <w:t xml:space="preserve">сельсовета Башмаковского района Пензенской области. </w:t>
      </w:r>
      <w:r w:rsidR="00BD2A50">
        <w:rPr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  <w:r w:rsidR="00BD2A50" w:rsidRPr="005B3068">
        <w:rPr>
          <w:sz w:val="28"/>
          <w:szCs w:val="28"/>
        </w:rPr>
        <w:t xml:space="preserve"> </w:t>
      </w:r>
      <w:r w:rsidR="00BD2A50">
        <w:rPr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</w:t>
      </w:r>
      <w:r w:rsidR="00A241E2">
        <w:rPr>
          <w:sz w:val="28"/>
          <w:szCs w:val="28"/>
        </w:rPr>
        <w:t>.</w:t>
      </w:r>
      <w:r w:rsidR="00D13E68">
        <w:rPr>
          <w:sz w:val="28"/>
          <w:szCs w:val="28"/>
        </w:rPr>
        <w:t>».</w:t>
      </w:r>
    </w:p>
    <w:p w:rsidR="00BD2A50" w:rsidRDefault="00BD2A50" w:rsidP="007F7003">
      <w:pPr>
        <w:pStyle w:val="af4"/>
        <w:ind w:left="709" w:firstLine="142"/>
        <w:jc w:val="both"/>
      </w:pPr>
      <w:r>
        <w:t xml:space="preserve">        2. Настоящее постановление опубликовать в информационном бюллетене «</w:t>
      </w:r>
      <w:r w:rsidR="00564320">
        <w:t>Сельские вести</w:t>
      </w:r>
      <w:r>
        <w:t xml:space="preserve">» и разместить на официальном сайте администрации </w:t>
      </w:r>
      <w:r w:rsidR="0051705B">
        <w:t>Алексеевского</w:t>
      </w:r>
      <w:r>
        <w:t xml:space="preserve"> сельсовета Башмаковского района Пензенской области в информационно-телекоммуникационной сети «Интернет».</w:t>
      </w:r>
    </w:p>
    <w:p w:rsidR="00BD2A50" w:rsidRDefault="00BD2A50" w:rsidP="00564320">
      <w:pPr>
        <w:pStyle w:val="af4"/>
        <w:ind w:left="851" w:firstLine="142"/>
        <w:jc w:val="both"/>
      </w:pPr>
      <w:r>
        <w:t xml:space="preserve">        3. Настоящее постановление вступает в силу на следующий день после дня </w:t>
      </w:r>
      <w:r w:rsidR="00A241E2">
        <w:t>его официального</w:t>
      </w:r>
      <w:r>
        <w:t xml:space="preserve"> опубликования.</w:t>
      </w:r>
    </w:p>
    <w:p w:rsidR="00BD2A50" w:rsidRDefault="007F7003" w:rsidP="00564320">
      <w:pPr>
        <w:tabs>
          <w:tab w:val="left" w:pos="3705"/>
        </w:tabs>
        <w:ind w:left="851" w:firstLine="142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      </w:t>
      </w:r>
      <w:r w:rsidR="00BD2A50">
        <w:rPr>
          <w:sz w:val="28"/>
          <w:szCs w:val="18"/>
        </w:rPr>
        <w:t xml:space="preserve">4. Контроль за исполнением настоящего постановления возложить </w:t>
      </w:r>
      <w:proofErr w:type="gramStart"/>
      <w:r w:rsidR="00BD2A50">
        <w:rPr>
          <w:sz w:val="28"/>
          <w:szCs w:val="18"/>
        </w:rPr>
        <w:t xml:space="preserve">на  </w:t>
      </w:r>
      <w:r w:rsidR="00A241E2">
        <w:rPr>
          <w:sz w:val="28"/>
          <w:szCs w:val="18"/>
        </w:rPr>
        <w:t>и.о.</w:t>
      </w:r>
      <w:proofErr w:type="gramEnd"/>
      <w:r w:rsidR="00A241E2">
        <w:rPr>
          <w:sz w:val="28"/>
          <w:szCs w:val="18"/>
        </w:rPr>
        <w:t xml:space="preserve"> главы</w:t>
      </w:r>
      <w:r w:rsidR="00BD2A50">
        <w:rPr>
          <w:sz w:val="28"/>
          <w:szCs w:val="18"/>
        </w:rPr>
        <w:t xml:space="preserve"> администрации </w:t>
      </w:r>
      <w:r w:rsidR="0051705B">
        <w:rPr>
          <w:sz w:val="28"/>
          <w:szCs w:val="18"/>
        </w:rPr>
        <w:t>Алексеевского</w:t>
      </w:r>
      <w:r w:rsidR="00BD2A50">
        <w:rPr>
          <w:sz w:val="28"/>
          <w:szCs w:val="18"/>
        </w:rPr>
        <w:t xml:space="preserve"> сельсовета Башмаковского района Пензенской области.</w:t>
      </w:r>
    </w:p>
    <w:p w:rsidR="00E552C8" w:rsidRDefault="00E552C8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</w:p>
    <w:p w:rsidR="00A241E2" w:rsidRPr="00A241E2" w:rsidRDefault="00A241E2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A241E2">
        <w:rPr>
          <w:sz w:val="28"/>
          <w:szCs w:val="28"/>
        </w:rPr>
        <w:t xml:space="preserve">И.о. главы администрации </w:t>
      </w:r>
    </w:p>
    <w:p w:rsidR="00A241E2" w:rsidRPr="00A241E2" w:rsidRDefault="0051705B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A241E2" w:rsidRPr="00A241E2">
        <w:rPr>
          <w:sz w:val="28"/>
          <w:szCs w:val="28"/>
        </w:rPr>
        <w:t xml:space="preserve"> сельсовета</w:t>
      </w:r>
    </w:p>
    <w:p w:rsidR="00A241E2" w:rsidRPr="00A241E2" w:rsidRDefault="00A241E2" w:rsidP="00F704F9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 w:rsidRPr="00A241E2">
        <w:rPr>
          <w:sz w:val="28"/>
          <w:szCs w:val="28"/>
        </w:rPr>
        <w:t xml:space="preserve"> Башмаковского района                          </w:t>
      </w:r>
      <w:r>
        <w:rPr>
          <w:sz w:val="28"/>
          <w:szCs w:val="28"/>
        </w:rPr>
        <w:t xml:space="preserve">                            </w:t>
      </w:r>
      <w:r w:rsidR="00E91D4D">
        <w:rPr>
          <w:sz w:val="28"/>
          <w:szCs w:val="28"/>
        </w:rPr>
        <w:t xml:space="preserve"> </w:t>
      </w:r>
      <w:r w:rsidR="00564320">
        <w:rPr>
          <w:sz w:val="28"/>
          <w:szCs w:val="28"/>
        </w:rPr>
        <w:t>А. Е. Уренев</w:t>
      </w:r>
    </w:p>
    <w:p w:rsidR="00F704F9" w:rsidRDefault="00F704F9" w:rsidP="00F704F9">
      <w:pPr>
        <w:ind w:firstLine="567"/>
        <w:jc w:val="both"/>
        <w:rPr>
          <w:sz w:val="27"/>
          <w:szCs w:val="27"/>
        </w:rPr>
      </w:pPr>
    </w:p>
    <w:sectPr w:rsidR="00F704F9" w:rsidSect="007F7003">
      <w:headerReference w:type="even" r:id="rId18"/>
      <w:headerReference w:type="default" r:id="rId19"/>
      <w:footerReference w:type="first" r:id="rId20"/>
      <w:endnotePr>
        <w:numFmt w:val="decimal"/>
      </w:endnotePr>
      <w:pgSz w:w="11907" w:h="16840"/>
      <w:pgMar w:top="426" w:right="851" w:bottom="709" w:left="993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9A2" w:rsidRDefault="00E359A2" w:rsidP="00D459BA">
      <w:r>
        <w:separator/>
      </w:r>
    </w:p>
  </w:endnote>
  <w:endnote w:type="continuationSeparator" w:id="0">
    <w:p w:rsidR="00E359A2" w:rsidRDefault="00E359A2" w:rsidP="00D4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A06" w:rsidRDefault="00797A06" w:rsidP="00797A06">
    <w:pPr>
      <w:pStyle w:val="a4"/>
      <w:rPr>
        <w:sz w:val="16"/>
      </w:rPr>
    </w:pPr>
  </w:p>
  <w:p w:rsidR="00797A06" w:rsidRDefault="00797A0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9A2" w:rsidRDefault="00E359A2" w:rsidP="00D459BA">
      <w:r>
        <w:separator/>
      </w:r>
    </w:p>
  </w:footnote>
  <w:footnote w:type="continuationSeparator" w:id="0">
    <w:p w:rsidR="00E359A2" w:rsidRDefault="00E359A2" w:rsidP="00D4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EB" w:rsidRDefault="00627BFB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F135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5"/>
    <w:lvl w:ilvl="0">
      <w:start w:val="1"/>
      <w:numFmt w:val="decimal"/>
      <w:lvlText w:val="2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7"/>
    <w:lvl w:ilvl="0">
      <w:start w:val="1"/>
      <w:numFmt w:val="decimal"/>
      <w:lvlText w:val="1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84776E"/>
    <w:multiLevelType w:val="hybridMultilevel"/>
    <w:tmpl w:val="B198B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 w15:restartNumberingAfterBreak="0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 w15:restartNumberingAfterBreak="0">
    <w:nsid w:val="57A40561"/>
    <w:multiLevelType w:val="hybridMultilevel"/>
    <w:tmpl w:val="DC1CBFE0"/>
    <w:lvl w:ilvl="0" w:tplc="A322C9C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 w15:restartNumberingAfterBreak="0">
    <w:nsid w:val="68654470"/>
    <w:multiLevelType w:val="hybridMultilevel"/>
    <w:tmpl w:val="1ED4F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EC52AF"/>
    <w:multiLevelType w:val="hybridMultilevel"/>
    <w:tmpl w:val="92C2856A"/>
    <w:lvl w:ilvl="0" w:tplc="3B1E6CF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31D"/>
    <w:rsid w:val="00006359"/>
    <w:rsid w:val="000121D9"/>
    <w:rsid w:val="000273E5"/>
    <w:rsid w:val="0003669A"/>
    <w:rsid w:val="000367CA"/>
    <w:rsid w:val="0004329E"/>
    <w:rsid w:val="00046CBE"/>
    <w:rsid w:val="000512D0"/>
    <w:rsid w:val="00054328"/>
    <w:rsid w:val="00054619"/>
    <w:rsid w:val="00056487"/>
    <w:rsid w:val="0005757A"/>
    <w:rsid w:val="0006792A"/>
    <w:rsid w:val="00073CF0"/>
    <w:rsid w:val="00076CF1"/>
    <w:rsid w:val="000835B8"/>
    <w:rsid w:val="00084C36"/>
    <w:rsid w:val="000A0A3B"/>
    <w:rsid w:val="000A66E3"/>
    <w:rsid w:val="000B27FE"/>
    <w:rsid w:val="000B3D3E"/>
    <w:rsid w:val="000B45C7"/>
    <w:rsid w:val="000C0F12"/>
    <w:rsid w:val="000C1A97"/>
    <w:rsid w:val="000D2CA1"/>
    <w:rsid w:val="000D4DFD"/>
    <w:rsid w:val="000D60D3"/>
    <w:rsid w:val="000E71D4"/>
    <w:rsid w:val="000E7A40"/>
    <w:rsid w:val="000F0DC1"/>
    <w:rsid w:val="000F7A26"/>
    <w:rsid w:val="0010714D"/>
    <w:rsid w:val="0011229A"/>
    <w:rsid w:val="00127F9D"/>
    <w:rsid w:val="00134624"/>
    <w:rsid w:val="00144E41"/>
    <w:rsid w:val="00160B95"/>
    <w:rsid w:val="00162BBA"/>
    <w:rsid w:val="001639D3"/>
    <w:rsid w:val="00163C57"/>
    <w:rsid w:val="00166251"/>
    <w:rsid w:val="001812FB"/>
    <w:rsid w:val="001A3B9B"/>
    <w:rsid w:val="001A69F5"/>
    <w:rsid w:val="001B42D9"/>
    <w:rsid w:val="001C1F44"/>
    <w:rsid w:val="001C2EB3"/>
    <w:rsid w:val="001C389F"/>
    <w:rsid w:val="001C5794"/>
    <w:rsid w:val="001D04DC"/>
    <w:rsid w:val="001E2D32"/>
    <w:rsid w:val="001E3F65"/>
    <w:rsid w:val="001E50CE"/>
    <w:rsid w:val="001F0C12"/>
    <w:rsid w:val="001F6773"/>
    <w:rsid w:val="00200E60"/>
    <w:rsid w:val="0020198F"/>
    <w:rsid w:val="00211145"/>
    <w:rsid w:val="00220946"/>
    <w:rsid w:val="00222857"/>
    <w:rsid w:val="00231361"/>
    <w:rsid w:val="00234DB3"/>
    <w:rsid w:val="0023757E"/>
    <w:rsid w:val="00240348"/>
    <w:rsid w:val="00244984"/>
    <w:rsid w:val="002453E1"/>
    <w:rsid w:val="0024726C"/>
    <w:rsid w:val="002556B7"/>
    <w:rsid w:val="00256064"/>
    <w:rsid w:val="002666C4"/>
    <w:rsid w:val="00280B66"/>
    <w:rsid w:val="00284D62"/>
    <w:rsid w:val="002A2402"/>
    <w:rsid w:val="002A6CD4"/>
    <w:rsid w:val="002D7188"/>
    <w:rsid w:val="002E0563"/>
    <w:rsid w:val="002E3364"/>
    <w:rsid w:val="002F70DB"/>
    <w:rsid w:val="00305657"/>
    <w:rsid w:val="00311A26"/>
    <w:rsid w:val="0031350F"/>
    <w:rsid w:val="0031597F"/>
    <w:rsid w:val="00320863"/>
    <w:rsid w:val="00320C80"/>
    <w:rsid w:val="00326E21"/>
    <w:rsid w:val="00327BF8"/>
    <w:rsid w:val="00330971"/>
    <w:rsid w:val="00330DDB"/>
    <w:rsid w:val="00331244"/>
    <w:rsid w:val="00337B74"/>
    <w:rsid w:val="00337C15"/>
    <w:rsid w:val="003513A1"/>
    <w:rsid w:val="0035436B"/>
    <w:rsid w:val="00364C38"/>
    <w:rsid w:val="003701B6"/>
    <w:rsid w:val="00371C15"/>
    <w:rsid w:val="00373E4F"/>
    <w:rsid w:val="00377950"/>
    <w:rsid w:val="0038051D"/>
    <w:rsid w:val="00393E94"/>
    <w:rsid w:val="003A16FE"/>
    <w:rsid w:val="003A5252"/>
    <w:rsid w:val="003B252C"/>
    <w:rsid w:val="003C4317"/>
    <w:rsid w:val="003C6069"/>
    <w:rsid w:val="003D0246"/>
    <w:rsid w:val="003D10A0"/>
    <w:rsid w:val="003D4A9E"/>
    <w:rsid w:val="003D4FAF"/>
    <w:rsid w:val="003D5872"/>
    <w:rsid w:val="003D6F35"/>
    <w:rsid w:val="003D78F1"/>
    <w:rsid w:val="003E21EA"/>
    <w:rsid w:val="003E487C"/>
    <w:rsid w:val="003E54EB"/>
    <w:rsid w:val="003F075F"/>
    <w:rsid w:val="003F0BB3"/>
    <w:rsid w:val="003F5061"/>
    <w:rsid w:val="003F6F4E"/>
    <w:rsid w:val="00400170"/>
    <w:rsid w:val="0040626D"/>
    <w:rsid w:val="00407753"/>
    <w:rsid w:val="00412023"/>
    <w:rsid w:val="00416574"/>
    <w:rsid w:val="00416922"/>
    <w:rsid w:val="004228CD"/>
    <w:rsid w:val="00427522"/>
    <w:rsid w:val="0043300C"/>
    <w:rsid w:val="00445CD3"/>
    <w:rsid w:val="00462298"/>
    <w:rsid w:val="00462410"/>
    <w:rsid w:val="00474F2B"/>
    <w:rsid w:val="0048653F"/>
    <w:rsid w:val="00486E3D"/>
    <w:rsid w:val="00492B5E"/>
    <w:rsid w:val="00497CC8"/>
    <w:rsid w:val="004B2021"/>
    <w:rsid w:val="004B4C99"/>
    <w:rsid w:val="004B5561"/>
    <w:rsid w:val="004C0437"/>
    <w:rsid w:val="004C7D57"/>
    <w:rsid w:val="004D1E60"/>
    <w:rsid w:val="004D2B44"/>
    <w:rsid w:val="004E1561"/>
    <w:rsid w:val="004E54E6"/>
    <w:rsid w:val="004F0B33"/>
    <w:rsid w:val="004F4D6A"/>
    <w:rsid w:val="004F7D89"/>
    <w:rsid w:val="00503922"/>
    <w:rsid w:val="00505E2F"/>
    <w:rsid w:val="00516D28"/>
    <w:rsid w:val="0051705B"/>
    <w:rsid w:val="00520F41"/>
    <w:rsid w:val="00524B8D"/>
    <w:rsid w:val="00530CF2"/>
    <w:rsid w:val="00544022"/>
    <w:rsid w:val="005455EA"/>
    <w:rsid w:val="00545E26"/>
    <w:rsid w:val="00547290"/>
    <w:rsid w:val="00553AE5"/>
    <w:rsid w:val="00555939"/>
    <w:rsid w:val="005625EB"/>
    <w:rsid w:val="005632B3"/>
    <w:rsid w:val="00564320"/>
    <w:rsid w:val="005836B4"/>
    <w:rsid w:val="005850D7"/>
    <w:rsid w:val="00586017"/>
    <w:rsid w:val="00593A26"/>
    <w:rsid w:val="005A25CC"/>
    <w:rsid w:val="005A3CAD"/>
    <w:rsid w:val="005A6287"/>
    <w:rsid w:val="005B0519"/>
    <w:rsid w:val="005B06F1"/>
    <w:rsid w:val="005B0FE5"/>
    <w:rsid w:val="005B301E"/>
    <w:rsid w:val="005B5B26"/>
    <w:rsid w:val="005C2815"/>
    <w:rsid w:val="005C585F"/>
    <w:rsid w:val="005D3E57"/>
    <w:rsid w:val="005E5298"/>
    <w:rsid w:val="005F45A4"/>
    <w:rsid w:val="00600EC4"/>
    <w:rsid w:val="00603F6E"/>
    <w:rsid w:val="006135B4"/>
    <w:rsid w:val="00627BFB"/>
    <w:rsid w:val="00635463"/>
    <w:rsid w:val="00650303"/>
    <w:rsid w:val="00661B03"/>
    <w:rsid w:val="00663098"/>
    <w:rsid w:val="0066434F"/>
    <w:rsid w:val="00664F84"/>
    <w:rsid w:val="00665DD1"/>
    <w:rsid w:val="0067120A"/>
    <w:rsid w:val="00672FFB"/>
    <w:rsid w:val="00673784"/>
    <w:rsid w:val="006803C1"/>
    <w:rsid w:val="006903E8"/>
    <w:rsid w:val="00691DCD"/>
    <w:rsid w:val="006952D9"/>
    <w:rsid w:val="00695987"/>
    <w:rsid w:val="006A412C"/>
    <w:rsid w:val="006B3CE6"/>
    <w:rsid w:val="006C0434"/>
    <w:rsid w:val="006C6DDA"/>
    <w:rsid w:val="006D375F"/>
    <w:rsid w:val="006E5E47"/>
    <w:rsid w:val="006F42DA"/>
    <w:rsid w:val="0070081C"/>
    <w:rsid w:val="007023A3"/>
    <w:rsid w:val="007031D6"/>
    <w:rsid w:val="0070472D"/>
    <w:rsid w:val="00711FCA"/>
    <w:rsid w:val="007138A7"/>
    <w:rsid w:val="00716E85"/>
    <w:rsid w:val="0072557E"/>
    <w:rsid w:val="00731220"/>
    <w:rsid w:val="00731290"/>
    <w:rsid w:val="00733A53"/>
    <w:rsid w:val="00735A2B"/>
    <w:rsid w:val="00750AA3"/>
    <w:rsid w:val="00750ED5"/>
    <w:rsid w:val="007569B8"/>
    <w:rsid w:val="00760F55"/>
    <w:rsid w:val="00764C07"/>
    <w:rsid w:val="00767725"/>
    <w:rsid w:val="007709F3"/>
    <w:rsid w:val="0077584D"/>
    <w:rsid w:val="00790BFD"/>
    <w:rsid w:val="00796B81"/>
    <w:rsid w:val="00797A06"/>
    <w:rsid w:val="007B38A8"/>
    <w:rsid w:val="007B4DD2"/>
    <w:rsid w:val="007C7CA8"/>
    <w:rsid w:val="007D1430"/>
    <w:rsid w:val="007E2F00"/>
    <w:rsid w:val="007F2256"/>
    <w:rsid w:val="007F553D"/>
    <w:rsid w:val="007F7003"/>
    <w:rsid w:val="00802FAC"/>
    <w:rsid w:val="00806F39"/>
    <w:rsid w:val="00811D0C"/>
    <w:rsid w:val="0081492D"/>
    <w:rsid w:val="0081655E"/>
    <w:rsid w:val="008170BD"/>
    <w:rsid w:val="00825EA1"/>
    <w:rsid w:val="00827FF4"/>
    <w:rsid w:val="00831E31"/>
    <w:rsid w:val="00834B11"/>
    <w:rsid w:val="008433FB"/>
    <w:rsid w:val="00847B88"/>
    <w:rsid w:val="00854596"/>
    <w:rsid w:val="008573C1"/>
    <w:rsid w:val="0086731D"/>
    <w:rsid w:val="00871D13"/>
    <w:rsid w:val="00872E38"/>
    <w:rsid w:val="00874B98"/>
    <w:rsid w:val="008834C2"/>
    <w:rsid w:val="00886618"/>
    <w:rsid w:val="008A065B"/>
    <w:rsid w:val="008B22D9"/>
    <w:rsid w:val="008B5AA6"/>
    <w:rsid w:val="008C2E2C"/>
    <w:rsid w:val="008C5324"/>
    <w:rsid w:val="008C5388"/>
    <w:rsid w:val="008D06E5"/>
    <w:rsid w:val="008D1865"/>
    <w:rsid w:val="008E63D8"/>
    <w:rsid w:val="009043D3"/>
    <w:rsid w:val="00904621"/>
    <w:rsid w:val="009127C1"/>
    <w:rsid w:val="009138E7"/>
    <w:rsid w:val="00921F60"/>
    <w:rsid w:val="0092392D"/>
    <w:rsid w:val="00923FB2"/>
    <w:rsid w:val="00924588"/>
    <w:rsid w:val="009310CC"/>
    <w:rsid w:val="00933591"/>
    <w:rsid w:val="00936673"/>
    <w:rsid w:val="00944B2F"/>
    <w:rsid w:val="00946016"/>
    <w:rsid w:val="00947A47"/>
    <w:rsid w:val="00952378"/>
    <w:rsid w:val="009533C4"/>
    <w:rsid w:val="00954A5D"/>
    <w:rsid w:val="00955234"/>
    <w:rsid w:val="00964C32"/>
    <w:rsid w:val="0096771C"/>
    <w:rsid w:val="00974241"/>
    <w:rsid w:val="009762CB"/>
    <w:rsid w:val="00981A9B"/>
    <w:rsid w:val="00984A05"/>
    <w:rsid w:val="009A7357"/>
    <w:rsid w:val="009B67A6"/>
    <w:rsid w:val="009C3824"/>
    <w:rsid w:val="009C7755"/>
    <w:rsid w:val="009D02B6"/>
    <w:rsid w:val="009E2586"/>
    <w:rsid w:val="009E7CDF"/>
    <w:rsid w:val="009F0D23"/>
    <w:rsid w:val="00A02897"/>
    <w:rsid w:val="00A03D36"/>
    <w:rsid w:val="00A23468"/>
    <w:rsid w:val="00A241E2"/>
    <w:rsid w:val="00A30EAE"/>
    <w:rsid w:val="00A34E3D"/>
    <w:rsid w:val="00A35249"/>
    <w:rsid w:val="00A44C6C"/>
    <w:rsid w:val="00A47BF5"/>
    <w:rsid w:val="00A508DF"/>
    <w:rsid w:val="00A61346"/>
    <w:rsid w:val="00A613DB"/>
    <w:rsid w:val="00A652DC"/>
    <w:rsid w:val="00A6672E"/>
    <w:rsid w:val="00A74F8C"/>
    <w:rsid w:val="00A76A6E"/>
    <w:rsid w:val="00A84E82"/>
    <w:rsid w:val="00A84F21"/>
    <w:rsid w:val="00A92F35"/>
    <w:rsid w:val="00A9676A"/>
    <w:rsid w:val="00AA2D56"/>
    <w:rsid w:val="00AA4FF4"/>
    <w:rsid w:val="00AA6D8F"/>
    <w:rsid w:val="00AB0343"/>
    <w:rsid w:val="00AB0F29"/>
    <w:rsid w:val="00AB4A94"/>
    <w:rsid w:val="00AB6854"/>
    <w:rsid w:val="00AB6B2C"/>
    <w:rsid w:val="00AD6446"/>
    <w:rsid w:val="00AE05FF"/>
    <w:rsid w:val="00AE2169"/>
    <w:rsid w:val="00AE308E"/>
    <w:rsid w:val="00AE375F"/>
    <w:rsid w:val="00AE6821"/>
    <w:rsid w:val="00AF71CE"/>
    <w:rsid w:val="00B038B3"/>
    <w:rsid w:val="00B04EDE"/>
    <w:rsid w:val="00B0522E"/>
    <w:rsid w:val="00B0602B"/>
    <w:rsid w:val="00B12BB5"/>
    <w:rsid w:val="00B1793C"/>
    <w:rsid w:val="00B22CA8"/>
    <w:rsid w:val="00B271E0"/>
    <w:rsid w:val="00B33982"/>
    <w:rsid w:val="00B367D3"/>
    <w:rsid w:val="00B37226"/>
    <w:rsid w:val="00B43135"/>
    <w:rsid w:val="00B52B7D"/>
    <w:rsid w:val="00B5301C"/>
    <w:rsid w:val="00B61A2C"/>
    <w:rsid w:val="00B65A4B"/>
    <w:rsid w:val="00B65B45"/>
    <w:rsid w:val="00B70086"/>
    <w:rsid w:val="00B75C10"/>
    <w:rsid w:val="00B764EB"/>
    <w:rsid w:val="00B80008"/>
    <w:rsid w:val="00B801EC"/>
    <w:rsid w:val="00B81F4B"/>
    <w:rsid w:val="00B838A4"/>
    <w:rsid w:val="00B91DDC"/>
    <w:rsid w:val="00B9261F"/>
    <w:rsid w:val="00B962EB"/>
    <w:rsid w:val="00B967FF"/>
    <w:rsid w:val="00BA068C"/>
    <w:rsid w:val="00BC608F"/>
    <w:rsid w:val="00BC7643"/>
    <w:rsid w:val="00BD2A50"/>
    <w:rsid w:val="00BD32F4"/>
    <w:rsid w:val="00BD4BDA"/>
    <w:rsid w:val="00BD602C"/>
    <w:rsid w:val="00BD7527"/>
    <w:rsid w:val="00BE6EFA"/>
    <w:rsid w:val="00BF4837"/>
    <w:rsid w:val="00C00AF5"/>
    <w:rsid w:val="00C11F74"/>
    <w:rsid w:val="00C27759"/>
    <w:rsid w:val="00C362B2"/>
    <w:rsid w:val="00C377BF"/>
    <w:rsid w:val="00C479FC"/>
    <w:rsid w:val="00C51612"/>
    <w:rsid w:val="00C57912"/>
    <w:rsid w:val="00C63F37"/>
    <w:rsid w:val="00C654F2"/>
    <w:rsid w:val="00C65580"/>
    <w:rsid w:val="00C67342"/>
    <w:rsid w:val="00C768C7"/>
    <w:rsid w:val="00C82491"/>
    <w:rsid w:val="00C82A4B"/>
    <w:rsid w:val="00C8525D"/>
    <w:rsid w:val="00C9634C"/>
    <w:rsid w:val="00CA0B82"/>
    <w:rsid w:val="00CA4FC3"/>
    <w:rsid w:val="00CB6A5C"/>
    <w:rsid w:val="00CB79F4"/>
    <w:rsid w:val="00CC38B4"/>
    <w:rsid w:val="00CC72A8"/>
    <w:rsid w:val="00CC744E"/>
    <w:rsid w:val="00CC7F3C"/>
    <w:rsid w:val="00CD547B"/>
    <w:rsid w:val="00CE4D23"/>
    <w:rsid w:val="00CF16E4"/>
    <w:rsid w:val="00CF2172"/>
    <w:rsid w:val="00D0435E"/>
    <w:rsid w:val="00D11A85"/>
    <w:rsid w:val="00D13E68"/>
    <w:rsid w:val="00D222BD"/>
    <w:rsid w:val="00D30D12"/>
    <w:rsid w:val="00D314EF"/>
    <w:rsid w:val="00D31501"/>
    <w:rsid w:val="00D32EBC"/>
    <w:rsid w:val="00D43B10"/>
    <w:rsid w:val="00D459BA"/>
    <w:rsid w:val="00D504CD"/>
    <w:rsid w:val="00D559E0"/>
    <w:rsid w:val="00D55A32"/>
    <w:rsid w:val="00D6114B"/>
    <w:rsid w:val="00D6479E"/>
    <w:rsid w:val="00D64E3D"/>
    <w:rsid w:val="00D71FF0"/>
    <w:rsid w:val="00D73810"/>
    <w:rsid w:val="00D9518A"/>
    <w:rsid w:val="00D97E5E"/>
    <w:rsid w:val="00D97F0E"/>
    <w:rsid w:val="00DA0A05"/>
    <w:rsid w:val="00DA1271"/>
    <w:rsid w:val="00DB5835"/>
    <w:rsid w:val="00DC04BE"/>
    <w:rsid w:val="00DC3721"/>
    <w:rsid w:val="00DE0298"/>
    <w:rsid w:val="00DE211A"/>
    <w:rsid w:val="00DE5235"/>
    <w:rsid w:val="00DF23CE"/>
    <w:rsid w:val="00E00D66"/>
    <w:rsid w:val="00E0640A"/>
    <w:rsid w:val="00E10A99"/>
    <w:rsid w:val="00E1203C"/>
    <w:rsid w:val="00E17BCB"/>
    <w:rsid w:val="00E30B12"/>
    <w:rsid w:val="00E359A2"/>
    <w:rsid w:val="00E35C4C"/>
    <w:rsid w:val="00E408C9"/>
    <w:rsid w:val="00E41D1C"/>
    <w:rsid w:val="00E42666"/>
    <w:rsid w:val="00E46049"/>
    <w:rsid w:val="00E550AF"/>
    <w:rsid w:val="00E552C8"/>
    <w:rsid w:val="00E56326"/>
    <w:rsid w:val="00E624C9"/>
    <w:rsid w:val="00E71378"/>
    <w:rsid w:val="00E75055"/>
    <w:rsid w:val="00E91D4D"/>
    <w:rsid w:val="00E93EC7"/>
    <w:rsid w:val="00EA29D8"/>
    <w:rsid w:val="00EA5069"/>
    <w:rsid w:val="00EA5490"/>
    <w:rsid w:val="00EA5A59"/>
    <w:rsid w:val="00EB1F10"/>
    <w:rsid w:val="00EB26C4"/>
    <w:rsid w:val="00EB7A46"/>
    <w:rsid w:val="00EC0E5E"/>
    <w:rsid w:val="00EC33A3"/>
    <w:rsid w:val="00EC4959"/>
    <w:rsid w:val="00ED3311"/>
    <w:rsid w:val="00EE4806"/>
    <w:rsid w:val="00EF6AF2"/>
    <w:rsid w:val="00EF7AF9"/>
    <w:rsid w:val="00F10DB3"/>
    <w:rsid w:val="00F11E22"/>
    <w:rsid w:val="00F127B7"/>
    <w:rsid w:val="00F135DE"/>
    <w:rsid w:val="00F24673"/>
    <w:rsid w:val="00F27F47"/>
    <w:rsid w:val="00F41E81"/>
    <w:rsid w:val="00F45505"/>
    <w:rsid w:val="00F5458A"/>
    <w:rsid w:val="00F55485"/>
    <w:rsid w:val="00F573C0"/>
    <w:rsid w:val="00F622A1"/>
    <w:rsid w:val="00F704F9"/>
    <w:rsid w:val="00F713C3"/>
    <w:rsid w:val="00F73BEC"/>
    <w:rsid w:val="00F806F0"/>
    <w:rsid w:val="00F90454"/>
    <w:rsid w:val="00F91108"/>
    <w:rsid w:val="00F92535"/>
    <w:rsid w:val="00F94709"/>
    <w:rsid w:val="00FA39F5"/>
    <w:rsid w:val="00FB24D5"/>
    <w:rsid w:val="00FB5AE3"/>
    <w:rsid w:val="00FB606F"/>
    <w:rsid w:val="00FC29B5"/>
    <w:rsid w:val="00FC6ECD"/>
    <w:rsid w:val="00FC7C0E"/>
    <w:rsid w:val="00FD7BCD"/>
    <w:rsid w:val="00FE0D00"/>
    <w:rsid w:val="00FE5DF3"/>
    <w:rsid w:val="00FE6FBC"/>
    <w:rsid w:val="00FE7DB5"/>
    <w:rsid w:val="00FF252E"/>
    <w:rsid w:val="00FF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211C766"/>
  <w15:docId w15:val="{4388BF21-48C3-4E09-9B1B-60D652E07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BFB"/>
    <w:pPr>
      <w:widowControl w:val="0"/>
    </w:pPr>
  </w:style>
  <w:style w:type="paragraph" w:styleId="1">
    <w:name w:val="heading 1"/>
    <w:basedOn w:val="a"/>
    <w:next w:val="a"/>
    <w:qFormat/>
    <w:rsid w:val="00627BFB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627BFB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627BFB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semiHidden/>
    <w:rsid w:val="00627BFB"/>
    <w:rPr>
      <w:sz w:val="20"/>
    </w:rPr>
  </w:style>
  <w:style w:type="paragraph" w:styleId="a3">
    <w:name w:val="header"/>
    <w:basedOn w:val="a"/>
    <w:rsid w:val="00627BF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27BFB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627BFB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character" w:customStyle="1" w:styleId="hl41">
    <w:name w:val="hl41"/>
    <w:rsid w:val="009138E7"/>
    <w:rPr>
      <w:b/>
      <w:bCs/>
      <w:sz w:val="20"/>
      <w:szCs w:val="20"/>
    </w:rPr>
  </w:style>
  <w:style w:type="paragraph" w:styleId="ab">
    <w:name w:val="Normal (Web)"/>
    <w:basedOn w:val="a"/>
    <w:rsid w:val="009138E7"/>
    <w:pPr>
      <w:widowControl/>
      <w:spacing w:before="100" w:after="100"/>
    </w:pPr>
    <w:rPr>
      <w:rFonts w:ascii="Arial Unicode MS" w:eastAsia="Arial Unicode MS" w:hAnsi="Arial Unicode MS"/>
      <w:sz w:val="24"/>
      <w:szCs w:val="24"/>
      <w:lang w:eastAsia="en-US"/>
    </w:rPr>
  </w:style>
  <w:style w:type="paragraph" w:styleId="20">
    <w:name w:val="Body Text 2"/>
    <w:basedOn w:val="a"/>
    <w:rsid w:val="00827FF4"/>
    <w:pPr>
      <w:widowControl/>
    </w:pPr>
    <w:rPr>
      <w:sz w:val="28"/>
    </w:rPr>
  </w:style>
  <w:style w:type="paragraph" w:customStyle="1" w:styleId="ac">
    <w:name w:val="Знак"/>
    <w:basedOn w:val="a"/>
    <w:rsid w:val="00EF6AF2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d">
    <w:name w:val="Body Text"/>
    <w:basedOn w:val="a"/>
    <w:rsid w:val="00EC33A3"/>
    <w:pPr>
      <w:spacing w:after="120"/>
    </w:pPr>
  </w:style>
  <w:style w:type="paragraph" w:customStyle="1" w:styleId="ConsTitle">
    <w:name w:val="ConsTitle"/>
    <w:rsid w:val="00371C15"/>
    <w:pPr>
      <w:widowControl w:val="0"/>
      <w:snapToGrid w:val="0"/>
    </w:pPr>
    <w:rPr>
      <w:rFonts w:ascii="Arial" w:hAnsi="Arial"/>
      <w:b/>
      <w:sz w:val="12"/>
    </w:rPr>
  </w:style>
  <w:style w:type="paragraph" w:customStyle="1" w:styleId="ConsNormal">
    <w:name w:val="ConsNormal"/>
    <w:rsid w:val="00371C15"/>
    <w:pPr>
      <w:widowControl w:val="0"/>
      <w:ind w:firstLine="720"/>
    </w:pPr>
    <w:rPr>
      <w:rFonts w:ascii="Arial" w:hAnsi="Arial"/>
      <w:sz w:val="18"/>
    </w:rPr>
  </w:style>
  <w:style w:type="paragraph" w:customStyle="1" w:styleId="ConsNonformat">
    <w:name w:val="ConsNonformat"/>
    <w:rsid w:val="00371C15"/>
    <w:pPr>
      <w:widowControl w:val="0"/>
    </w:pPr>
    <w:rPr>
      <w:rFonts w:ascii="Courier New" w:hAnsi="Courier New"/>
      <w:sz w:val="16"/>
    </w:rPr>
  </w:style>
  <w:style w:type="paragraph" w:customStyle="1" w:styleId="11">
    <w:name w:val="Заголовок 11"/>
    <w:basedOn w:val="a"/>
    <w:next w:val="a"/>
    <w:rsid w:val="00371C15"/>
    <w:pPr>
      <w:keepNext/>
      <w:widowControl/>
      <w:jc w:val="center"/>
      <w:outlineLvl w:val="0"/>
    </w:pPr>
    <w:rPr>
      <w:b/>
      <w:sz w:val="28"/>
    </w:rPr>
  </w:style>
  <w:style w:type="paragraph" w:styleId="ae">
    <w:name w:val="No Spacing"/>
    <w:link w:val="af"/>
    <w:qFormat/>
    <w:rsid w:val="00E56326"/>
    <w:rPr>
      <w:rFonts w:ascii="Calibri" w:hAnsi="Calibri"/>
      <w:sz w:val="22"/>
      <w:szCs w:val="22"/>
    </w:rPr>
  </w:style>
  <w:style w:type="paragraph" w:customStyle="1" w:styleId="Char">
    <w:name w:val="Char"/>
    <w:basedOn w:val="a"/>
    <w:rsid w:val="0067378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0">
    <w:name w:val="Body Text Indent"/>
    <w:basedOn w:val="a"/>
    <w:link w:val="af1"/>
    <w:rsid w:val="0010714D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10714D"/>
  </w:style>
  <w:style w:type="paragraph" w:customStyle="1" w:styleId="ConsPlusNormal">
    <w:name w:val="ConsPlusNormal"/>
    <w:link w:val="ConsPlusNormal0"/>
    <w:uiPriority w:val="99"/>
    <w:rsid w:val="0010714D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af">
    <w:name w:val="Без интервала Знак"/>
    <w:link w:val="ae"/>
    <w:locked/>
    <w:rsid w:val="0010714D"/>
    <w:rPr>
      <w:rFonts w:ascii="Calibri" w:hAnsi="Calibri"/>
      <w:sz w:val="22"/>
      <w:szCs w:val="22"/>
    </w:rPr>
  </w:style>
  <w:style w:type="character" w:customStyle="1" w:styleId="21">
    <w:name w:val="Основной текст (2) + Полужирный"/>
    <w:rsid w:val="00F704F9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vertAlign w:val="baseline"/>
      <w:lang w:val="ru-RU"/>
    </w:rPr>
  </w:style>
  <w:style w:type="character" w:customStyle="1" w:styleId="af2">
    <w:name w:val="Символ сноски"/>
    <w:rsid w:val="00F704F9"/>
    <w:rPr>
      <w:vertAlign w:val="superscript"/>
    </w:rPr>
  </w:style>
  <w:style w:type="character" w:styleId="af3">
    <w:name w:val="footnote reference"/>
    <w:rsid w:val="00F704F9"/>
    <w:rPr>
      <w:vertAlign w:val="superscript"/>
    </w:rPr>
  </w:style>
  <w:style w:type="paragraph" w:customStyle="1" w:styleId="22">
    <w:name w:val="Основной текст (2)"/>
    <w:basedOn w:val="a"/>
    <w:rsid w:val="00F704F9"/>
    <w:pPr>
      <w:shd w:val="clear" w:color="auto" w:fill="FFFFFF"/>
      <w:suppressAutoHyphens/>
      <w:spacing w:before="780" w:line="480" w:lineRule="exact"/>
      <w:ind w:hanging="740"/>
      <w:jc w:val="both"/>
    </w:pPr>
    <w:rPr>
      <w:rFonts w:eastAsia="Calibri"/>
      <w:sz w:val="26"/>
      <w:szCs w:val="26"/>
      <w:lang w:eastAsia="zh-CN"/>
    </w:rPr>
  </w:style>
  <w:style w:type="paragraph" w:customStyle="1" w:styleId="12">
    <w:name w:val="Текст сноски1"/>
    <w:basedOn w:val="a"/>
    <w:rsid w:val="00F704F9"/>
    <w:pPr>
      <w:widowControl/>
      <w:suppressAutoHyphens/>
      <w:spacing w:after="200" w:line="276" w:lineRule="auto"/>
    </w:pPr>
    <w:rPr>
      <w:rFonts w:ascii="Calibri" w:hAnsi="Calibri" w:cs="Calibri"/>
      <w:color w:val="00000A"/>
      <w:lang w:eastAsia="zh-CN"/>
    </w:rPr>
  </w:style>
  <w:style w:type="paragraph" w:styleId="af4">
    <w:name w:val="List Paragraph"/>
    <w:basedOn w:val="a"/>
    <w:uiPriority w:val="34"/>
    <w:qFormat/>
    <w:rsid w:val="00BD2A50"/>
    <w:pPr>
      <w:widowControl/>
      <w:ind w:left="720"/>
      <w:contextualSpacing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F5548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kseevo.bashmakovo.pnzreg.ru" TargetMode="External"/><Relationship Id="rId13" Type="http://schemas.openxmlformats.org/officeDocument/2006/relationships/hyperlink" Target="consultantplus://offline/ref=95E4E5ABAC7CE1E31035C4E3B3C1C26A4C9CB9B6A49301A0E89239BC417A541535FAA36318F1C1B9B377293651A540974ED7025E82F92A9Dy7b2N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5E4E5ABAC7CE1E31035C4E3B3C1C26A4C9CB9B6A49301A0E89239BC417A541535FAA36318F1C1B9B577293651A540974ED7025E82F92A9Dy7b2N" TargetMode="External"/><Relationship Id="rId17" Type="http://schemas.openxmlformats.org/officeDocument/2006/relationships/hyperlink" Target="consultantplus://offline/ref=95E4E5ABAC7CE1E31035C4E3B3C1C26A4C9CB9B6A49301A0E89239BC417A541535FAA36318F1C1B9B577293651A540974ED7025E82F92A9Dy7b2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E4E5ABAC7CE1E31035C4E3B3C1C26A4C9CB9B6A49301A0E89239BC417A541535FAA36011F1C9E8E038286A17F7539548D7005F9EyFbBN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E4E5ABAC7CE1E31035C4E3B3C1C26A4C9CB9B6A49301A0E89239BC417A541535FAA36318F1C1B9B577293651A540974ED7025E82F92A9Dy7b2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E4E5ABAC7CE1E31035C4E3B3C1C26A4C9CB9B6A49301A0E89239BC417A541535FAA36318F1C1B9B577293651A540974ED7025E82F92A9Dy7b2N" TargetMode="External"/><Relationship Id="rId10" Type="http://schemas.openxmlformats.org/officeDocument/2006/relationships/hyperlink" Target="consultantplus://offline/ref=95E4E5ABAC7CE1E31035C4E3B3C1C26A4C9CB9B6A49301A0E89239BC417A541535FAA3601CF5C9E8E038286A17F7539548D7005F9EyFbBN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95E4E5ABAC7CE1E31035C4E3B3C1C26A4C9CB9B6A49301A0E89239BC417A541535FAA36318F1C1B9B577293651A540974ED7025E82F92A9Dy7b2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22</TotalTime>
  <Pages>6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Elcom Ltd</Company>
  <LinksUpToDate>false</LinksUpToDate>
  <CharactersWithSpaces>15977</CharactersWithSpaces>
  <SharedDoc>false</SharedDoc>
  <HLinks>
    <vt:vector size="54" baseType="variant">
      <vt:variant>
        <vt:i4>3670075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consultantplus://offline/ref=95E4E5ABAC7CE1E31035C4E3B3C1C26A4C9CB9B6A49301A0E89239BC417A541535FAA36318F1C1B9B577293651A540974ED7025E82F92A9Dy7b2N</vt:lpwstr>
      </vt:variant>
      <vt:variant>
        <vt:lpwstr/>
      </vt:variant>
      <vt:variant>
        <vt:i4>5701719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consultantplus://offline/ref=95E4E5ABAC7CE1E31035C4E3B3C1C26A4C9CB9B6A49301A0E89239BC417A541535FAA36011F1C9E8E038286A17F7539548D7005F9EyFbBN</vt:lpwstr>
      </vt:variant>
      <vt:variant>
        <vt:lpwstr/>
      </vt:variant>
      <vt:variant>
        <vt:i4>3670075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consultantplus://offline/ref=95E4E5ABAC7CE1E31035C4E3B3C1C26A4C9CB9B6A49301A0E89239BC417A541535FAA36318F1C1B9B577293651A540974ED7025E82F92A9Dy7b2N</vt:lpwstr>
      </vt:variant>
      <vt:variant>
        <vt:lpwstr/>
      </vt:variant>
      <vt:variant>
        <vt:i4>3670075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consultantplus://offline/ref=95E4E5ABAC7CE1E31035C4E3B3C1C26A4C9CB9B6A49301A0E89239BC417A541535FAA36318F1C1B9B577293651A540974ED7025E82F92A9Dy7b2N</vt:lpwstr>
      </vt:variant>
      <vt:variant>
        <vt:lpwstr/>
      </vt:variant>
      <vt:variant>
        <vt:i4>3670077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consultantplus://offline/ref=95E4E5ABAC7CE1E31035C4E3B3C1C26A4C9CB9B6A49301A0E89239BC417A541535FAA36318F1C1B9B377293651A540974ED7025E82F92A9Dy7b2N</vt:lpwstr>
      </vt:variant>
      <vt:variant>
        <vt:lpwstr/>
      </vt:variant>
      <vt:variant>
        <vt:i4>3670075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consultantplus://offline/ref=95E4E5ABAC7CE1E31035C4E3B3C1C26A4C9CB9B6A49301A0E89239BC417A541535FAA36318F1C1B9B577293651A540974ED7025E82F92A9Dy7b2N</vt:lpwstr>
      </vt:variant>
      <vt:variant>
        <vt:lpwstr/>
      </vt:variant>
      <vt:variant>
        <vt:i4>3670075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consultantplus://offline/ref=95E4E5ABAC7CE1E31035C4E3B3C1C26A4C9CB9B6A49301A0E89239BC417A541535FAA36318F1C1B9B577293651A540974ED7025E82F92A9Dy7b2N</vt:lpwstr>
      </vt:variant>
      <vt:variant>
        <vt:lpwstr/>
      </vt:variant>
      <vt:variant>
        <vt:i4>5701633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consultantplus://offline/ref=95E4E5ABAC7CE1E31035C4E3B3C1C26A4C9CB9B6A49301A0E89239BC417A541535FAA3601CF5C9E8E038286A17F7539548D7005F9EyFbBN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Akimova</dc:creator>
  <cp:keywords/>
  <dc:description/>
  <cp:lastModifiedBy>Sup</cp:lastModifiedBy>
  <cp:revision>5</cp:revision>
  <cp:lastPrinted>2011-08-22T12:29:00Z</cp:lastPrinted>
  <dcterms:created xsi:type="dcterms:W3CDTF">2020-01-28T13:08:00Z</dcterms:created>
  <dcterms:modified xsi:type="dcterms:W3CDTF">2020-01-29T08:15:00Z</dcterms:modified>
</cp:coreProperties>
</file>